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A3F2" w14:textId="77777777" w:rsidR="00825F4D" w:rsidRPr="00B551ED" w:rsidRDefault="00825F4D" w:rsidP="00825F4D">
      <w:pPr>
        <w:spacing w:after="200"/>
        <w:jc w:val="center"/>
        <w:rPr>
          <w:rFonts w:cs="Arial"/>
          <w:b/>
          <w:bCs/>
          <w:sz w:val="20"/>
          <w:szCs w:val="20"/>
        </w:rPr>
      </w:pPr>
      <w:bookmarkStart w:id="0" w:name="_Hlk199060291"/>
    </w:p>
    <w:p w14:paraId="0A6F8A83" w14:textId="77777777" w:rsidR="00825F4D" w:rsidRPr="00B551ED" w:rsidRDefault="00825F4D" w:rsidP="00825F4D">
      <w:pPr>
        <w:spacing w:after="200"/>
        <w:jc w:val="center"/>
        <w:rPr>
          <w:rFonts w:cs="Arial"/>
          <w:b/>
          <w:bCs/>
          <w:sz w:val="20"/>
          <w:szCs w:val="20"/>
        </w:rPr>
      </w:pPr>
    </w:p>
    <w:p w14:paraId="6E8CD6F3" w14:textId="155574D3" w:rsidR="00F93FBE" w:rsidRPr="00B551ED" w:rsidRDefault="00825F4D" w:rsidP="00825F4D">
      <w:pPr>
        <w:spacing w:after="200"/>
        <w:jc w:val="center"/>
        <w:rPr>
          <w:rFonts w:cs="Arial"/>
          <w:b/>
          <w:bCs/>
          <w:sz w:val="20"/>
          <w:szCs w:val="20"/>
        </w:rPr>
      </w:pPr>
      <w:r w:rsidRPr="00B551ED">
        <w:rPr>
          <w:rFonts w:cs="Arial"/>
          <w:b/>
          <w:bCs/>
          <w:sz w:val="20"/>
          <w:szCs w:val="20"/>
        </w:rPr>
        <w:t>Postępowanie niepubliczne pn.:</w:t>
      </w:r>
    </w:p>
    <w:p w14:paraId="2EC5F679" w14:textId="77777777" w:rsidR="00825F4D" w:rsidRPr="00B551ED" w:rsidRDefault="00825F4D" w:rsidP="008C6738">
      <w:pPr>
        <w:spacing w:after="200"/>
        <w:rPr>
          <w:rFonts w:cs="Arial"/>
          <w:sz w:val="20"/>
          <w:szCs w:val="20"/>
        </w:rPr>
      </w:pPr>
    </w:p>
    <w:p w14:paraId="3773A746" w14:textId="77777777" w:rsidR="00825F4D" w:rsidRPr="00B551ED" w:rsidRDefault="00825F4D" w:rsidP="00825F4D">
      <w:pPr>
        <w:jc w:val="center"/>
        <w:rPr>
          <w:rFonts w:cs="Arial"/>
          <w:b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t xml:space="preserve">„Dostawa przepływomierzy, pyłomierzy i sondy tlenu </w:t>
      </w:r>
    </w:p>
    <w:p w14:paraId="6AE4F6F4" w14:textId="77777777" w:rsidR="00825F4D" w:rsidRPr="00B551ED" w:rsidRDefault="00825F4D" w:rsidP="00825F4D">
      <w:pPr>
        <w:jc w:val="center"/>
        <w:rPr>
          <w:rFonts w:cs="Arial"/>
          <w:b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t xml:space="preserve">do układu rozliczeniowego emisji spalin </w:t>
      </w:r>
    </w:p>
    <w:p w14:paraId="6CE2D644" w14:textId="77777777" w:rsidR="00825F4D" w:rsidRPr="00B551ED" w:rsidRDefault="00825F4D" w:rsidP="00825F4D">
      <w:pPr>
        <w:jc w:val="center"/>
        <w:rPr>
          <w:rFonts w:cs="Arial"/>
          <w:b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t>dla PGE Energia Ciepła S.A. Oddział w Krakowie”</w:t>
      </w:r>
    </w:p>
    <w:p w14:paraId="5542D0A2" w14:textId="77777777" w:rsidR="00825F4D" w:rsidRPr="00B551ED" w:rsidRDefault="00825F4D" w:rsidP="00825F4D">
      <w:pPr>
        <w:jc w:val="center"/>
        <w:rPr>
          <w:rFonts w:cs="Arial"/>
          <w:b/>
          <w:sz w:val="20"/>
          <w:szCs w:val="20"/>
        </w:rPr>
      </w:pPr>
    </w:p>
    <w:p w14:paraId="7F4AC046" w14:textId="08EC897A" w:rsidR="00825F4D" w:rsidRPr="00B551ED" w:rsidRDefault="00825F4D" w:rsidP="00825F4D">
      <w:pPr>
        <w:jc w:val="center"/>
        <w:rPr>
          <w:rFonts w:cs="Arial"/>
          <w:sz w:val="20"/>
          <w:szCs w:val="20"/>
          <w:lang w:val="en-GB"/>
        </w:rPr>
      </w:pPr>
      <w:r w:rsidRPr="00B551ED">
        <w:rPr>
          <w:rFonts w:cs="Arial"/>
          <w:b/>
          <w:sz w:val="20"/>
          <w:szCs w:val="20"/>
          <w:lang w:val="en-GB"/>
        </w:rPr>
        <w:t>nr POST/PEC/PEC/UZL/00207/2026</w:t>
      </w:r>
    </w:p>
    <w:p w14:paraId="71BF2D12" w14:textId="77777777" w:rsidR="00825F4D" w:rsidRPr="00B551ED" w:rsidRDefault="00825F4D" w:rsidP="00825F4D">
      <w:pPr>
        <w:ind w:right="-426"/>
        <w:jc w:val="center"/>
        <w:rPr>
          <w:rFonts w:cs="Arial"/>
          <w:b/>
          <w:i/>
          <w:sz w:val="20"/>
          <w:szCs w:val="20"/>
          <w:lang w:val="en-GB"/>
        </w:rPr>
      </w:pPr>
    </w:p>
    <w:p w14:paraId="35E9F2A8" w14:textId="77777777" w:rsidR="00F93FBE" w:rsidRPr="00B551ED" w:rsidRDefault="00F93FBE" w:rsidP="00F93FBE">
      <w:pPr>
        <w:rPr>
          <w:rFonts w:cs="Arial"/>
          <w:sz w:val="20"/>
          <w:szCs w:val="20"/>
          <w:lang w:val="en-GB"/>
        </w:rPr>
      </w:pPr>
    </w:p>
    <w:p w14:paraId="6B0EE63A" w14:textId="77777777" w:rsidR="00F93FBE" w:rsidRPr="00B551ED" w:rsidRDefault="00F93FBE" w:rsidP="00F93FBE">
      <w:pPr>
        <w:rPr>
          <w:rFonts w:cs="Arial"/>
          <w:sz w:val="20"/>
          <w:szCs w:val="20"/>
          <w:lang w:val="en-GB"/>
        </w:rPr>
      </w:pPr>
    </w:p>
    <w:p w14:paraId="35A33F0C" w14:textId="07D1DB17" w:rsidR="00F93FBE" w:rsidRPr="00B551ED" w:rsidRDefault="00825F4D" w:rsidP="00825F4D">
      <w:pPr>
        <w:ind w:right="-426"/>
        <w:jc w:val="center"/>
        <w:rPr>
          <w:rFonts w:cs="Arial"/>
          <w:b/>
          <w:sz w:val="20"/>
          <w:szCs w:val="20"/>
        </w:rPr>
      </w:pPr>
      <w:bookmarkStart w:id="1" w:name="_Toc306701098"/>
      <w:bookmarkStart w:id="2" w:name="_Toc306701141"/>
      <w:bookmarkStart w:id="3" w:name="_Toc307222860"/>
      <w:bookmarkStart w:id="4" w:name="_Toc307396349"/>
      <w:bookmarkStart w:id="5" w:name="_Toc307396418"/>
      <w:r w:rsidRPr="00B551ED">
        <w:rPr>
          <w:rFonts w:cs="Arial"/>
          <w:b/>
          <w:sz w:val="20"/>
          <w:szCs w:val="20"/>
        </w:rPr>
        <w:t xml:space="preserve">Załącznik nr 1 do SWZ - </w:t>
      </w:r>
      <w:r w:rsidR="00BE11E5" w:rsidRPr="00B551ED">
        <w:rPr>
          <w:rFonts w:cs="Arial"/>
          <w:b/>
          <w:sz w:val="20"/>
          <w:szCs w:val="20"/>
        </w:rPr>
        <w:t xml:space="preserve">Opis </w:t>
      </w:r>
      <w:r w:rsidR="002101F3" w:rsidRPr="00B551ED">
        <w:rPr>
          <w:rFonts w:cs="Arial"/>
          <w:b/>
          <w:sz w:val="20"/>
          <w:szCs w:val="20"/>
        </w:rPr>
        <w:t>P</w:t>
      </w:r>
      <w:r w:rsidR="00BE11E5" w:rsidRPr="00B551ED">
        <w:rPr>
          <w:rFonts w:cs="Arial"/>
          <w:b/>
          <w:sz w:val="20"/>
          <w:szCs w:val="20"/>
        </w:rPr>
        <w:t xml:space="preserve">rzedmiotu </w:t>
      </w:r>
      <w:r w:rsidR="002101F3" w:rsidRPr="00B551ED">
        <w:rPr>
          <w:rFonts w:cs="Arial"/>
          <w:b/>
          <w:sz w:val="20"/>
          <w:szCs w:val="20"/>
        </w:rPr>
        <w:t>Z</w:t>
      </w:r>
      <w:r w:rsidR="00BE11E5" w:rsidRPr="00B551ED">
        <w:rPr>
          <w:rFonts w:cs="Arial"/>
          <w:b/>
          <w:sz w:val="20"/>
          <w:szCs w:val="20"/>
        </w:rPr>
        <w:t>amówienia</w:t>
      </w:r>
      <w:r w:rsidR="002101F3" w:rsidRPr="00B551ED">
        <w:rPr>
          <w:rFonts w:cs="Arial"/>
          <w:b/>
          <w:sz w:val="20"/>
          <w:szCs w:val="20"/>
        </w:rPr>
        <w:t xml:space="preserve"> (OPZ)</w:t>
      </w:r>
      <w:bookmarkEnd w:id="1"/>
      <w:bookmarkEnd w:id="2"/>
      <w:bookmarkEnd w:id="3"/>
      <w:bookmarkEnd w:id="4"/>
      <w:bookmarkEnd w:id="5"/>
    </w:p>
    <w:p w14:paraId="0B8B8D19" w14:textId="77777777" w:rsidR="00825F4D" w:rsidRPr="00B551ED" w:rsidRDefault="00825F4D" w:rsidP="00825F4D">
      <w:pPr>
        <w:ind w:right="-426"/>
        <w:jc w:val="center"/>
        <w:rPr>
          <w:rFonts w:cs="Arial"/>
          <w:b/>
          <w:sz w:val="20"/>
          <w:szCs w:val="20"/>
        </w:rPr>
      </w:pPr>
    </w:p>
    <w:p w14:paraId="411EAB2A" w14:textId="046B780F" w:rsidR="00F93FBE" w:rsidRPr="00B551ED" w:rsidRDefault="00F93FBE" w:rsidP="008C6738">
      <w:pPr>
        <w:spacing w:before="120"/>
        <w:ind w:right="-426"/>
        <w:rPr>
          <w:rFonts w:cs="Arial"/>
          <w:i/>
          <w:sz w:val="20"/>
          <w:szCs w:val="20"/>
        </w:rPr>
      </w:pPr>
    </w:p>
    <w:p w14:paraId="5099375C" w14:textId="3A8604E9" w:rsidR="00F93FBE" w:rsidRPr="00B551ED" w:rsidRDefault="00F93FBE" w:rsidP="0063259A">
      <w:pPr>
        <w:rPr>
          <w:rFonts w:cs="Arial"/>
          <w:sz w:val="20"/>
          <w:szCs w:val="20"/>
        </w:rPr>
      </w:pPr>
    </w:p>
    <w:p w14:paraId="20ED9ABE" w14:textId="236224FC" w:rsidR="00F93FBE" w:rsidRPr="00B551ED" w:rsidRDefault="00F93FBE" w:rsidP="0063259A">
      <w:pPr>
        <w:rPr>
          <w:rFonts w:cs="Arial"/>
          <w:sz w:val="20"/>
          <w:szCs w:val="20"/>
        </w:rPr>
      </w:pPr>
    </w:p>
    <w:p w14:paraId="56562817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424CD59E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18ABF162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1757EE0F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2354646E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779DA587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75E41683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4A40A423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2CE5B8FE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03F6BFCB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2C288838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29FE8C09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254EF7E2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61885EEF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47AEDBC1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1A31484B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5A724D09" w14:textId="340D6384" w:rsidR="00BD52D4" w:rsidRPr="00B551ED" w:rsidRDefault="00BD52D4" w:rsidP="00F93FBE">
      <w:pPr>
        <w:rPr>
          <w:rFonts w:cs="Arial"/>
          <w:sz w:val="20"/>
          <w:szCs w:val="20"/>
        </w:rPr>
      </w:pPr>
    </w:p>
    <w:p w14:paraId="00AF9E6A" w14:textId="2E6DF73E" w:rsidR="00BD52D4" w:rsidRPr="00B551ED" w:rsidRDefault="00BD52D4" w:rsidP="00F93FBE">
      <w:pPr>
        <w:rPr>
          <w:rFonts w:cs="Arial"/>
          <w:sz w:val="20"/>
          <w:szCs w:val="20"/>
        </w:rPr>
      </w:pPr>
    </w:p>
    <w:p w14:paraId="5FCB751C" w14:textId="3C7CBC22" w:rsidR="00BD52D4" w:rsidRPr="00B551ED" w:rsidRDefault="00BD52D4" w:rsidP="00F93FBE">
      <w:pPr>
        <w:rPr>
          <w:rFonts w:cs="Arial"/>
          <w:sz w:val="20"/>
          <w:szCs w:val="20"/>
        </w:rPr>
      </w:pPr>
    </w:p>
    <w:p w14:paraId="184A3A4C" w14:textId="1D658783" w:rsidR="006F4C47" w:rsidRPr="00B551ED" w:rsidRDefault="006F4C47" w:rsidP="00F93FBE">
      <w:pPr>
        <w:rPr>
          <w:rFonts w:cs="Arial"/>
          <w:sz w:val="20"/>
          <w:szCs w:val="20"/>
        </w:rPr>
      </w:pPr>
    </w:p>
    <w:p w14:paraId="5B0C66BC" w14:textId="56F82F65" w:rsidR="006F4C47" w:rsidRPr="00B551ED" w:rsidRDefault="006F4C47" w:rsidP="00F93FBE">
      <w:pPr>
        <w:rPr>
          <w:rFonts w:cs="Arial"/>
          <w:sz w:val="20"/>
          <w:szCs w:val="20"/>
        </w:rPr>
      </w:pPr>
    </w:p>
    <w:p w14:paraId="0A3F226A" w14:textId="055708E4" w:rsidR="006F4C47" w:rsidRPr="00B551ED" w:rsidRDefault="006F4C47" w:rsidP="00F93FBE">
      <w:pPr>
        <w:rPr>
          <w:rFonts w:cs="Arial"/>
          <w:sz w:val="20"/>
          <w:szCs w:val="20"/>
        </w:rPr>
      </w:pPr>
    </w:p>
    <w:p w14:paraId="76FCD789" w14:textId="4369B3EB" w:rsidR="006F4C47" w:rsidRPr="00B551ED" w:rsidRDefault="006F4C47" w:rsidP="00F93FBE">
      <w:pPr>
        <w:rPr>
          <w:rFonts w:cs="Arial"/>
          <w:sz w:val="20"/>
          <w:szCs w:val="20"/>
        </w:rPr>
      </w:pPr>
    </w:p>
    <w:p w14:paraId="4928228D" w14:textId="532CF689" w:rsidR="006F4C47" w:rsidRPr="00B551ED" w:rsidRDefault="006F4C47" w:rsidP="00F93FBE">
      <w:pPr>
        <w:rPr>
          <w:rFonts w:cs="Arial"/>
          <w:sz w:val="20"/>
          <w:szCs w:val="20"/>
        </w:rPr>
      </w:pPr>
    </w:p>
    <w:p w14:paraId="7EFAD602" w14:textId="2D49060E" w:rsidR="006F4C47" w:rsidRPr="00B551ED" w:rsidRDefault="006F4C47" w:rsidP="00F93FBE">
      <w:pPr>
        <w:rPr>
          <w:rFonts w:cs="Arial"/>
          <w:sz w:val="20"/>
          <w:szCs w:val="20"/>
        </w:rPr>
      </w:pPr>
    </w:p>
    <w:p w14:paraId="657A1D67" w14:textId="09E1960F" w:rsidR="006F4C47" w:rsidRPr="00B551ED" w:rsidRDefault="006F4C47" w:rsidP="00F93FBE">
      <w:pPr>
        <w:rPr>
          <w:rFonts w:cs="Arial"/>
          <w:sz w:val="20"/>
          <w:szCs w:val="20"/>
        </w:rPr>
      </w:pPr>
    </w:p>
    <w:p w14:paraId="2E46775F" w14:textId="7655E148" w:rsidR="006F4C47" w:rsidRPr="00B551ED" w:rsidRDefault="006F4C47" w:rsidP="00F93FBE">
      <w:pPr>
        <w:rPr>
          <w:rFonts w:cs="Arial"/>
          <w:sz w:val="20"/>
          <w:szCs w:val="20"/>
        </w:rPr>
      </w:pPr>
    </w:p>
    <w:p w14:paraId="57B07992" w14:textId="7404FAEB" w:rsidR="006F4C47" w:rsidRPr="00B551ED" w:rsidRDefault="006F4C47" w:rsidP="00F93FBE">
      <w:pPr>
        <w:rPr>
          <w:rFonts w:cs="Arial"/>
          <w:sz w:val="20"/>
          <w:szCs w:val="20"/>
        </w:rPr>
      </w:pPr>
    </w:p>
    <w:p w14:paraId="7E1AF6EA" w14:textId="2ED1F0E4" w:rsidR="006F4C47" w:rsidRPr="00B551ED" w:rsidRDefault="006F4C47" w:rsidP="00F93FBE">
      <w:pPr>
        <w:rPr>
          <w:rFonts w:cs="Arial"/>
          <w:sz w:val="20"/>
          <w:szCs w:val="20"/>
        </w:rPr>
      </w:pPr>
    </w:p>
    <w:p w14:paraId="741AA88A" w14:textId="61BD59FF" w:rsidR="00F93FBE" w:rsidRPr="00B551ED" w:rsidRDefault="00F93FBE" w:rsidP="00441D1A">
      <w:pPr>
        <w:rPr>
          <w:rFonts w:cs="Arial"/>
          <w:sz w:val="20"/>
          <w:szCs w:val="20"/>
        </w:rPr>
      </w:pPr>
    </w:p>
    <w:p w14:paraId="3DC09FB5" w14:textId="325CD1DD" w:rsidR="00BC54C7" w:rsidRPr="00B551ED" w:rsidRDefault="00F93FBE" w:rsidP="00BC54C7">
      <w:pPr>
        <w:spacing w:after="200"/>
        <w:rPr>
          <w:rFonts w:cs="Arial"/>
          <w:b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br w:type="page"/>
      </w:r>
    </w:p>
    <w:sdt>
      <w:sdtPr>
        <w:rPr>
          <w:rFonts w:ascii="Arial" w:eastAsia="Times New Roman" w:hAnsi="Arial" w:cs="Arial"/>
          <w:b/>
          <w:bCs/>
          <w:color w:val="auto"/>
          <w:sz w:val="20"/>
          <w:szCs w:val="20"/>
        </w:rPr>
        <w:id w:val="-177871943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41C3495" w14:textId="0E636D2E" w:rsidR="00502667" w:rsidRPr="00B551ED" w:rsidRDefault="00502667" w:rsidP="00502667">
          <w:pPr>
            <w:pStyle w:val="Nagwekspisutreci"/>
            <w:rPr>
              <w:rFonts w:ascii="Arial" w:hAnsi="Arial" w:cs="Arial"/>
              <w:b/>
              <w:color w:val="092D74"/>
              <w:sz w:val="20"/>
              <w:szCs w:val="20"/>
            </w:rPr>
          </w:pPr>
          <w:r w:rsidRPr="00B551ED">
            <w:rPr>
              <w:rFonts w:ascii="Arial" w:hAnsi="Arial" w:cs="Arial"/>
              <w:b/>
              <w:color w:val="092D74"/>
              <w:sz w:val="20"/>
              <w:szCs w:val="20"/>
            </w:rPr>
            <w:t>SPIS TREŚCI</w:t>
          </w:r>
        </w:p>
        <w:p w14:paraId="426D18B0" w14:textId="03A9CA18" w:rsidR="00023BAF" w:rsidRDefault="0050266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 w:rsidRPr="00B551ED">
            <w:rPr>
              <w:rFonts w:cs="Arial"/>
              <w:smallCaps/>
              <w:sz w:val="20"/>
              <w:szCs w:val="20"/>
            </w:rPr>
            <w:fldChar w:fldCharType="begin"/>
          </w:r>
          <w:r w:rsidRPr="00B551ED">
            <w:rPr>
              <w:rFonts w:cs="Arial"/>
              <w:sz w:val="20"/>
              <w:szCs w:val="20"/>
            </w:rPr>
            <w:instrText xml:space="preserve"> TOC \o "1-3" \h \z \u </w:instrText>
          </w:r>
          <w:r w:rsidRPr="00B551ED">
            <w:rPr>
              <w:rFonts w:cs="Arial"/>
              <w:smallCaps/>
              <w:sz w:val="20"/>
              <w:szCs w:val="20"/>
            </w:rPr>
            <w:fldChar w:fldCharType="separate"/>
          </w:r>
          <w:hyperlink w:anchor="_Toc226116505" w:history="1">
            <w:r w:rsidR="00023BAF" w:rsidRPr="002E10E6">
              <w:rPr>
                <w:rStyle w:val="Hipercze"/>
                <w:noProof/>
              </w:rPr>
              <w:t>1.</w:t>
            </w:r>
            <w:r w:rsidR="00023BAF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023BAF" w:rsidRPr="002E10E6">
              <w:rPr>
                <w:rStyle w:val="Hipercze"/>
                <w:noProof/>
              </w:rPr>
              <w:t>PRZEDMIOT ZAMÓWIENIA</w:t>
            </w:r>
            <w:r w:rsidR="00023BAF">
              <w:rPr>
                <w:noProof/>
                <w:webHidden/>
              </w:rPr>
              <w:tab/>
            </w:r>
            <w:r w:rsidR="00023BAF">
              <w:rPr>
                <w:noProof/>
                <w:webHidden/>
              </w:rPr>
              <w:fldChar w:fldCharType="begin"/>
            </w:r>
            <w:r w:rsidR="00023BAF">
              <w:rPr>
                <w:noProof/>
                <w:webHidden/>
              </w:rPr>
              <w:instrText xml:space="preserve"> PAGEREF _Toc226116505 \h </w:instrText>
            </w:r>
            <w:r w:rsidR="00023BAF">
              <w:rPr>
                <w:noProof/>
                <w:webHidden/>
              </w:rPr>
            </w:r>
            <w:r w:rsidR="00023BAF">
              <w:rPr>
                <w:noProof/>
                <w:webHidden/>
              </w:rPr>
              <w:fldChar w:fldCharType="separate"/>
            </w:r>
            <w:r w:rsidR="00023BAF">
              <w:rPr>
                <w:noProof/>
                <w:webHidden/>
              </w:rPr>
              <w:t>3</w:t>
            </w:r>
            <w:r w:rsidR="00023BAF">
              <w:rPr>
                <w:noProof/>
                <w:webHidden/>
              </w:rPr>
              <w:fldChar w:fldCharType="end"/>
            </w:r>
          </w:hyperlink>
        </w:p>
        <w:p w14:paraId="6E58E2A3" w14:textId="4B382BA8" w:rsidR="00023BAF" w:rsidRDefault="00023BAF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06" w:history="1">
            <w:r w:rsidRPr="002E10E6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2E10E6">
              <w:rPr>
                <w:rStyle w:val="Hipercze"/>
                <w:noProof/>
              </w:rPr>
              <w:t>MIEJSCE DOSTAWY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B8B16" w14:textId="37B59974" w:rsidR="00023BAF" w:rsidRDefault="00023BAF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07" w:history="1">
            <w:r w:rsidRPr="002E10E6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2E10E6">
              <w:rPr>
                <w:rStyle w:val="Hipercze"/>
                <w:noProof/>
              </w:rPr>
              <w:t>WARUNKI SZCZEGÓŁOWE DOSTAWY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3BF34" w14:textId="671E2E80" w:rsidR="00023BAF" w:rsidRDefault="00023BAF">
          <w:pPr>
            <w:pStyle w:val="Spistreci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08" w:history="1">
            <w:r w:rsidRPr="002E10E6">
              <w:rPr>
                <w:rStyle w:val="Hipercze"/>
                <w:noProof/>
              </w:rPr>
              <w:t>3.1. Szczegółowe wymagania techniczne dotyczące dostawy przepływomierzy: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B2386" w14:textId="4D407FF8" w:rsidR="00023BAF" w:rsidRDefault="00023BAF">
          <w:pPr>
            <w:pStyle w:val="Spistreci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09" w:history="1">
            <w:r w:rsidRPr="002E10E6">
              <w:rPr>
                <w:rStyle w:val="Hipercze"/>
                <w:noProof/>
              </w:rPr>
              <w:t>3.2. Szczegółowe wymagania techniczne dotyczące dostawy pyłomierzy: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ED2A1" w14:textId="6DB621B2" w:rsidR="00023BAF" w:rsidRDefault="00023BAF">
          <w:pPr>
            <w:pStyle w:val="Spistreci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12" w:history="1">
            <w:r w:rsidRPr="002E10E6">
              <w:rPr>
                <w:rStyle w:val="Hipercze"/>
                <w:noProof/>
              </w:rPr>
              <w:t>3.3. Szczegółowe wymagania techniczne dotyczące dostawy sondy tlenu: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32336" w14:textId="11520B4E" w:rsidR="00023BAF" w:rsidRDefault="00023BAF">
          <w:pPr>
            <w:pStyle w:val="Spistreci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13" w:history="1">
            <w:r w:rsidRPr="002E10E6">
              <w:rPr>
                <w:rStyle w:val="Hipercze"/>
                <w:noProof/>
              </w:rPr>
              <w:t>3.4. Szczegółowe wymagania dokumentacji towarzyszącej dostawom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A9559" w14:textId="715DA194" w:rsidR="00023BAF" w:rsidRDefault="00023BAF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14" w:history="1">
            <w:r w:rsidRPr="002E10E6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2E10E6">
              <w:rPr>
                <w:rStyle w:val="Hipercze"/>
                <w:noProof/>
              </w:rPr>
              <w:t>SZCZEGÓŁOWE WYMAGANIA DOTYCZĄCE LOGISTYKI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06327" w14:textId="6EA09984" w:rsidR="00023BAF" w:rsidRDefault="00023BAF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15" w:history="1">
            <w:r w:rsidRPr="002E10E6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2E10E6">
              <w:rPr>
                <w:rStyle w:val="Hipercze"/>
                <w:noProof/>
              </w:rPr>
              <w:t>GWARANCJA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28B79E" w14:textId="62E1B0F1" w:rsidR="00023BAF" w:rsidRDefault="00023BAF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16" w:history="1">
            <w:r w:rsidRPr="002E10E6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2E10E6">
              <w:rPr>
                <w:rStyle w:val="Hipercze"/>
                <w:noProof/>
              </w:rPr>
              <w:t>UBEZPIECZENIE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90A2F" w14:textId="545945FD" w:rsidR="00023BAF" w:rsidRDefault="00023BAF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26116517" w:history="1">
            <w:r w:rsidRPr="002E10E6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2E10E6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823F8" w14:textId="35A86220" w:rsidR="00502667" w:rsidRPr="00B551ED" w:rsidRDefault="00502667" w:rsidP="00502667">
          <w:pPr>
            <w:rPr>
              <w:rFonts w:cs="Arial"/>
              <w:sz w:val="20"/>
              <w:szCs w:val="20"/>
            </w:rPr>
          </w:pPr>
          <w:r w:rsidRPr="00B551ED">
            <w:rPr>
              <w:rFonts w:cs="Arial"/>
              <w:b/>
              <w:bCs/>
              <w:sz w:val="20"/>
              <w:szCs w:val="20"/>
            </w:rPr>
            <w:fldChar w:fldCharType="end"/>
          </w:r>
        </w:p>
      </w:sdtContent>
    </w:sdt>
    <w:p w14:paraId="08E637B2" w14:textId="63F3A57B" w:rsidR="000C3B1B" w:rsidRPr="00B551ED" w:rsidRDefault="000C3B1B" w:rsidP="00F93FBE">
      <w:pPr>
        <w:spacing w:after="200"/>
        <w:rPr>
          <w:rFonts w:cs="Arial"/>
          <w:b/>
          <w:sz w:val="20"/>
          <w:szCs w:val="20"/>
        </w:rPr>
      </w:pPr>
    </w:p>
    <w:p w14:paraId="15204690" w14:textId="7EE84169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047412C7" w14:textId="4BA7D11E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000E53D4" w14:textId="3F59AF2C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6EA203FF" w14:textId="15FDB613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413EC1FB" w14:textId="33098C43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1056BB89" w14:textId="2DC1843A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73FA7338" w14:textId="0FED8925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26B30917" w14:textId="6441BE6A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4932CE8F" w14:textId="073419E6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74D233F7" w14:textId="2D8558E9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6FB0B417" w14:textId="761AE07C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0022DBA1" w14:textId="08FABD1D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1635C63F" w14:textId="1A52B981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72A355D6" w14:textId="4AC6376F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31497FC8" w14:textId="64F65657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595B4569" w14:textId="16C892EC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27B91D3C" w14:textId="0BAA9CA3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2B47DE3A" w14:textId="6A844CD2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7083FF5C" w14:textId="468886C0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7EA63F6D" w14:textId="2F016A4A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6EF0376A" w14:textId="17BF7085" w:rsidR="00A751D3" w:rsidRPr="00B551ED" w:rsidRDefault="00A751D3" w:rsidP="00F93FBE">
      <w:pPr>
        <w:spacing w:after="200"/>
        <w:rPr>
          <w:rFonts w:cs="Arial"/>
          <w:b/>
          <w:sz w:val="20"/>
          <w:szCs w:val="20"/>
        </w:rPr>
      </w:pPr>
    </w:p>
    <w:p w14:paraId="32B1FE7A" w14:textId="4DF21FF6" w:rsidR="00F93FBE" w:rsidRPr="00B551ED" w:rsidRDefault="00F93FBE" w:rsidP="00EC51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exact"/>
        <w:ind w:left="357"/>
        <w:rPr>
          <w:rFonts w:cs="Arial"/>
          <w:sz w:val="20"/>
          <w:szCs w:val="20"/>
        </w:rPr>
      </w:pPr>
      <w:bookmarkStart w:id="6" w:name="_Toc348596463"/>
    </w:p>
    <w:p w14:paraId="633E736B" w14:textId="404A1E6E" w:rsidR="0057120B" w:rsidRPr="00B551ED" w:rsidRDefault="00A10432">
      <w:pPr>
        <w:pStyle w:val="Ipoziom"/>
        <w:numPr>
          <w:ilvl w:val="0"/>
          <w:numId w:val="10"/>
        </w:numPr>
      </w:pPr>
      <w:bookmarkStart w:id="7" w:name="_Toc77934354"/>
      <w:bookmarkStart w:id="8" w:name="_Toc77934240"/>
      <w:bookmarkStart w:id="9" w:name="_Toc489433907"/>
      <w:bookmarkStart w:id="10" w:name="_Toc226116505"/>
      <w:r w:rsidRPr="00B551ED">
        <w:t>P</w:t>
      </w:r>
      <w:r w:rsidR="00413459" w:rsidRPr="00B551ED">
        <w:t xml:space="preserve">RZEDMIOT </w:t>
      </w:r>
      <w:bookmarkEnd w:id="7"/>
      <w:bookmarkEnd w:id="8"/>
      <w:r w:rsidR="00825F4D" w:rsidRPr="00B551ED">
        <w:t>ZAMÓWIENI</w:t>
      </w:r>
      <w:r w:rsidR="009B0772" w:rsidRPr="00B551ED">
        <w:t>A</w:t>
      </w:r>
      <w:bookmarkEnd w:id="6"/>
      <w:bookmarkEnd w:id="9"/>
      <w:bookmarkEnd w:id="10"/>
    </w:p>
    <w:p w14:paraId="14018732" w14:textId="6BE8EC90" w:rsidR="0057120B" w:rsidRDefault="0057120B" w:rsidP="00FF38F9">
      <w:pPr>
        <w:pStyle w:val="IIpoziom0"/>
        <w:ind w:firstLine="0"/>
      </w:pPr>
      <w:r w:rsidRPr="00A30BF4">
        <w:t xml:space="preserve">Przedmiotem </w:t>
      </w:r>
      <w:r w:rsidR="00825F4D" w:rsidRPr="00A30BF4">
        <w:t>Zamówienia</w:t>
      </w:r>
      <w:r w:rsidRPr="00A30BF4">
        <w:t xml:space="preserve">  jest dostawa 2 sztuk przepływomierzy spalin, 2 sztuk pyłomierzy</w:t>
      </w:r>
      <w:r w:rsidR="00A6654F" w:rsidRPr="00A30BF4">
        <w:t xml:space="preserve"> i </w:t>
      </w:r>
      <w:r w:rsidR="00BB2179" w:rsidRPr="00A30BF4">
        <w:t xml:space="preserve">1 </w:t>
      </w:r>
      <w:r w:rsidR="00A6654F" w:rsidRPr="00A30BF4">
        <w:t>sondy tlenu</w:t>
      </w:r>
      <w:r w:rsidRPr="00A30BF4">
        <w:t xml:space="preserve">  do układu rozliczeniowego emisji spalin </w:t>
      </w:r>
      <w:r w:rsidR="00A6654F" w:rsidRPr="00A30BF4">
        <w:t xml:space="preserve">AMS </w:t>
      </w:r>
      <w:r w:rsidR="00F2207E" w:rsidRPr="00A30BF4">
        <w:t>(Automatyczny System Pomiarowy (</w:t>
      </w:r>
      <w:proofErr w:type="spellStart"/>
      <w:r w:rsidR="00F2207E" w:rsidRPr="00A30BF4">
        <w:t>Automated</w:t>
      </w:r>
      <w:proofErr w:type="spellEnd"/>
      <w:r w:rsidR="00F2207E" w:rsidRPr="00A30BF4">
        <w:t xml:space="preserve"> </w:t>
      </w:r>
      <w:proofErr w:type="spellStart"/>
      <w:r w:rsidR="00F2207E" w:rsidRPr="00A30BF4">
        <w:t>Measuring</w:t>
      </w:r>
      <w:proofErr w:type="spellEnd"/>
      <w:r w:rsidR="00F2207E" w:rsidRPr="00A30BF4">
        <w:t xml:space="preserve"> System) </w:t>
      </w:r>
      <w:r w:rsidR="00BB2179" w:rsidRPr="00A30BF4">
        <w:t xml:space="preserve"> </w:t>
      </w:r>
      <w:r w:rsidR="00C83E7A" w:rsidRPr="00A30BF4">
        <w:t>dla</w:t>
      </w:r>
      <w:r w:rsidR="00BB2179" w:rsidRPr="00A30BF4">
        <w:t xml:space="preserve"> PGE Energia Ciepłą S.A. Oddział w Krakowie, </w:t>
      </w:r>
      <w:r w:rsidRPr="00A30BF4">
        <w:t>zgodnie z poniższą specyfikacją.</w:t>
      </w:r>
    </w:p>
    <w:p w14:paraId="6254E3F1" w14:textId="77777777" w:rsidR="00FF38F9" w:rsidRPr="00A30BF4" w:rsidRDefault="00FF38F9" w:rsidP="00023BAF">
      <w:pPr>
        <w:pStyle w:val="IIpoziom0"/>
        <w:ind w:hanging="207"/>
      </w:pPr>
    </w:p>
    <w:p w14:paraId="4B53A82A" w14:textId="32047345" w:rsidR="0057120B" w:rsidRPr="00B551ED" w:rsidRDefault="00DB5B9A" w:rsidP="00A30BF4">
      <w:pPr>
        <w:pStyle w:val="Ipoziom"/>
      </w:pPr>
      <w:bookmarkStart w:id="11" w:name="_Toc77934355"/>
      <w:bookmarkStart w:id="12" w:name="_Toc77934241"/>
      <w:bookmarkStart w:id="13" w:name="_Toc348596464"/>
      <w:bookmarkStart w:id="14" w:name="_Toc489433908"/>
      <w:bookmarkStart w:id="15" w:name="_Toc226116506"/>
      <w:r w:rsidRPr="00B551ED">
        <w:t>M</w:t>
      </w:r>
      <w:r w:rsidR="00413459" w:rsidRPr="00B551ED">
        <w:t>IEJSCE DOSTAWY</w:t>
      </w:r>
      <w:bookmarkEnd w:id="11"/>
      <w:bookmarkEnd w:id="12"/>
      <w:bookmarkEnd w:id="13"/>
      <w:bookmarkEnd w:id="14"/>
      <w:bookmarkEnd w:id="15"/>
    </w:p>
    <w:p w14:paraId="5EE23FF2" w14:textId="77777777" w:rsidR="00A30BF4" w:rsidRDefault="00A30BF4" w:rsidP="00023BAF">
      <w:pPr>
        <w:pStyle w:val="IIpoziom0"/>
      </w:pPr>
    </w:p>
    <w:p w14:paraId="5806EAD4" w14:textId="7E4C358F" w:rsidR="00BB2179" w:rsidRPr="00A30BF4" w:rsidRDefault="0057120B" w:rsidP="00023BAF">
      <w:pPr>
        <w:pStyle w:val="IIpoziom0"/>
        <w:ind w:hanging="207"/>
      </w:pPr>
      <w:r w:rsidRPr="00A30BF4">
        <w:t>PGE Energia Ciepła  S.A Oddział w Krakowie, 31-587 Kraków, ul. Ciepłownicza 1</w:t>
      </w:r>
      <w:r w:rsidR="00BB2179" w:rsidRPr="00A30BF4">
        <w:t xml:space="preserve">. </w:t>
      </w:r>
    </w:p>
    <w:p w14:paraId="296BCFE6" w14:textId="088BBF9C" w:rsidR="00BB2179" w:rsidRPr="00B551ED" w:rsidRDefault="00BB2179" w:rsidP="00BB2179">
      <w:pPr>
        <w:pStyle w:val="IIpoziom"/>
        <w:numPr>
          <w:ilvl w:val="0"/>
          <w:numId w:val="0"/>
        </w:numPr>
        <w:spacing w:line="276" w:lineRule="auto"/>
        <w:ind w:left="1077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Magazyn główny, w dni robocze, w godzinach 7:00 – 14:00.</w:t>
      </w:r>
    </w:p>
    <w:p w14:paraId="7B7DC18F" w14:textId="28138140" w:rsidR="0057120B" w:rsidRPr="00B551ED" w:rsidRDefault="0057120B" w:rsidP="0057120B">
      <w:pPr>
        <w:spacing w:line="360" w:lineRule="auto"/>
        <w:ind w:left="426"/>
        <w:rPr>
          <w:rFonts w:cs="Arial"/>
          <w:sz w:val="20"/>
          <w:szCs w:val="20"/>
        </w:rPr>
      </w:pPr>
    </w:p>
    <w:p w14:paraId="627B4380" w14:textId="05A8E0C9" w:rsidR="008F4AD9" w:rsidRDefault="00DB5B9A" w:rsidP="00A30BF4">
      <w:pPr>
        <w:pStyle w:val="Ipoziom"/>
      </w:pPr>
      <w:bookmarkStart w:id="16" w:name="_Toc77934357"/>
      <w:bookmarkStart w:id="17" w:name="_Toc77934243"/>
      <w:bookmarkStart w:id="18" w:name="_Toc226116507"/>
      <w:bookmarkStart w:id="19" w:name="_Toc348596466"/>
      <w:bookmarkStart w:id="20" w:name="_Toc489433910"/>
      <w:r w:rsidRPr="00B551ED">
        <w:t>W</w:t>
      </w:r>
      <w:r w:rsidR="00413459" w:rsidRPr="00B551ED">
        <w:t>ARUNKI SZCZEGÓŁOWE DOSTAWY</w:t>
      </w:r>
      <w:bookmarkEnd w:id="16"/>
      <w:bookmarkEnd w:id="17"/>
      <w:bookmarkEnd w:id="18"/>
    </w:p>
    <w:p w14:paraId="041CBC02" w14:textId="77777777" w:rsidR="00023BAF" w:rsidRPr="00B551ED" w:rsidRDefault="00023BAF" w:rsidP="00023BAF">
      <w:pPr>
        <w:pStyle w:val="Ipoziom"/>
        <w:numPr>
          <w:ilvl w:val="0"/>
          <w:numId w:val="0"/>
        </w:numPr>
        <w:ind w:left="720"/>
      </w:pPr>
    </w:p>
    <w:p w14:paraId="4573F372" w14:textId="53E531DD" w:rsidR="00DC47C8" w:rsidRPr="00362796" w:rsidRDefault="00EC510A" w:rsidP="00023BAF">
      <w:pPr>
        <w:pStyle w:val="IIIpoziom0"/>
        <w:ind w:firstLine="180"/>
        <w:outlineLvl w:val="1"/>
      </w:pPr>
      <w:bookmarkStart w:id="21" w:name="_Toc14965105"/>
      <w:bookmarkStart w:id="22" w:name="_Toc14965384"/>
      <w:bookmarkStart w:id="23" w:name="_Toc226116508"/>
      <w:bookmarkStart w:id="24" w:name="_Toc348596467"/>
      <w:bookmarkStart w:id="25" w:name="_Toc14965106"/>
      <w:bookmarkStart w:id="26" w:name="_Toc14965385"/>
      <w:bookmarkEnd w:id="19"/>
      <w:bookmarkEnd w:id="20"/>
      <w:r w:rsidRPr="00362796">
        <w:t xml:space="preserve">3.1. </w:t>
      </w:r>
      <w:bookmarkEnd w:id="21"/>
      <w:bookmarkEnd w:id="22"/>
      <w:r w:rsidR="00DC47C8" w:rsidRPr="00362796">
        <w:t xml:space="preserve">Szczegółowe wymagania </w:t>
      </w:r>
      <w:r w:rsidR="004F5149" w:rsidRPr="00362796">
        <w:t xml:space="preserve">techniczne </w:t>
      </w:r>
      <w:r w:rsidR="00DC47C8" w:rsidRPr="00362796">
        <w:t>dotyczące dostawy przepływomierzy:</w:t>
      </w:r>
      <w:bookmarkEnd w:id="23"/>
    </w:p>
    <w:p w14:paraId="65FA78B0" w14:textId="77777777" w:rsidR="00DC47C8" w:rsidRPr="00A30BF4" w:rsidRDefault="00DC47C8" w:rsidP="00A30BF4">
      <w:pPr>
        <w:pStyle w:val="IIIpoziom0"/>
        <w:rPr>
          <w:b w:val="0"/>
          <w:bCs w:val="0"/>
        </w:rPr>
      </w:pPr>
    </w:p>
    <w:p w14:paraId="7F8ABC94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Dostawa 2 sztuk niezależnych, kompaktowych przepływomierzy spalin wykorzystujących metodę spiętrzeniową</w:t>
      </w:r>
    </w:p>
    <w:p w14:paraId="08716A63" w14:textId="4B6A1F55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Ka</w:t>
      </w:r>
      <w:r w:rsidR="00BB5E91" w:rsidRPr="00A30BF4">
        <w:rPr>
          <w:b w:val="0"/>
          <w:bCs w:val="0"/>
        </w:rPr>
        <w:t>n</w:t>
      </w:r>
      <w:r w:rsidRPr="00A30BF4">
        <w:rPr>
          <w:b w:val="0"/>
          <w:bCs w:val="0"/>
        </w:rPr>
        <w:t>ały spalin, w miejscu montażu, mają  rozmiar</w:t>
      </w:r>
      <w:r w:rsidR="00BB5E91" w:rsidRPr="00A30BF4">
        <w:rPr>
          <w:b w:val="0"/>
          <w:bCs w:val="0"/>
        </w:rPr>
        <w:t>:</w:t>
      </w:r>
      <w:r w:rsidRPr="00A30BF4">
        <w:rPr>
          <w:b w:val="0"/>
          <w:bCs w:val="0"/>
        </w:rPr>
        <w:t xml:space="preserve"> wysokość: 4,8 m   szerokość: 2m.</w:t>
      </w:r>
      <w:r w:rsidR="00B34B5C" w:rsidRPr="00A30BF4">
        <w:rPr>
          <w:b w:val="0"/>
          <w:bCs w:val="0"/>
        </w:rPr>
        <w:t xml:space="preserve"> </w:t>
      </w:r>
      <w:r w:rsidRPr="00A30BF4">
        <w:rPr>
          <w:b w:val="0"/>
          <w:bCs w:val="0"/>
        </w:rPr>
        <w:t>Montaż z boku/ poziomo</w:t>
      </w:r>
    </w:p>
    <w:p w14:paraId="020B0BBF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Do zabudowy w kanale spalin (pomiar in- situ)</w:t>
      </w:r>
    </w:p>
    <w:p w14:paraId="7CCE3F34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Wymagana długość sondy 2m</w:t>
      </w:r>
    </w:p>
    <w:p w14:paraId="0F5B9D2A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Wymagany certyfikat QAL1 zgodnie z normą DIN EN 15267-3 </w:t>
      </w:r>
    </w:p>
    <w:p w14:paraId="48A9149F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Dla prędkości gazu  3-30 m/s </w:t>
      </w:r>
    </w:p>
    <w:p w14:paraId="1988F2BA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Temperatura spalin: max. 250°C </w:t>
      </w:r>
    </w:p>
    <w:p w14:paraId="35D490AE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Temperatura otoczenia: - 20 ... +50°C </w:t>
      </w:r>
    </w:p>
    <w:p w14:paraId="36BF2526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Sonda wykonana ze stali nierdzewnej, dopuszczalna stal 1.4571.</w:t>
      </w:r>
    </w:p>
    <w:p w14:paraId="5E00F6A6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Wymagana dostawa wraz z króćcami zakończonymi kołnierzami montażowymi pasującymi do przepływomierzy. Stal </w:t>
      </w:r>
      <w:proofErr w:type="spellStart"/>
      <w:r w:rsidRPr="00A30BF4">
        <w:rPr>
          <w:b w:val="0"/>
          <w:bCs w:val="0"/>
        </w:rPr>
        <w:t>krućców</w:t>
      </w:r>
      <w:proofErr w:type="spellEnd"/>
      <w:r w:rsidRPr="00A30BF4">
        <w:rPr>
          <w:b w:val="0"/>
          <w:bCs w:val="0"/>
        </w:rPr>
        <w:t xml:space="preserve"> K18 (P265) lub 16Mo3.  </w:t>
      </w:r>
    </w:p>
    <w:p w14:paraId="660321F5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Wymagany przepływomierz zainstalowany w skrzynce chroniącej przed warunkami atmosferycznymi. Klasa szczelności min. IP 55 wym. </w:t>
      </w:r>
    </w:p>
    <w:p w14:paraId="213AA42C" w14:textId="77777777" w:rsidR="00DC47C8" w:rsidRPr="00A30BF4" w:rsidRDefault="00DC47C8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Sygnały I/O: </w:t>
      </w:r>
    </w:p>
    <w:p w14:paraId="61B9029A" w14:textId="77777777" w:rsidR="00DC47C8" w:rsidRPr="00A30BF4" w:rsidRDefault="00DC47C8" w:rsidP="00023BAF">
      <w:pPr>
        <w:pStyle w:val="IIIpoziom0"/>
        <w:ind w:left="1596" w:firstLine="528"/>
        <w:rPr>
          <w:b w:val="0"/>
          <w:bCs w:val="0"/>
        </w:rPr>
      </w:pPr>
      <w:r w:rsidRPr="00A30BF4">
        <w:rPr>
          <w:b w:val="0"/>
          <w:bCs w:val="0"/>
        </w:rPr>
        <w:t xml:space="preserve">-Jedno wyjście analogowe dla prędkości [m/s] 4...20 </w:t>
      </w:r>
      <w:proofErr w:type="spellStart"/>
      <w:r w:rsidRPr="00A30BF4">
        <w:rPr>
          <w:b w:val="0"/>
          <w:bCs w:val="0"/>
        </w:rPr>
        <w:t>mA</w:t>
      </w:r>
      <w:proofErr w:type="spellEnd"/>
      <w:r w:rsidRPr="00A30BF4">
        <w:rPr>
          <w:b w:val="0"/>
          <w:bCs w:val="0"/>
        </w:rPr>
        <w:t xml:space="preserve">, izolowane potencjałowo; </w:t>
      </w:r>
    </w:p>
    <w:p w14:paraId="11A5A6E3" w14:textId="77777777" w:rsidR="00DC47C8" w:rsidRPr="00A30BF4" w:rsidRDefault="00DC47C8" w:rsidP="00023BAF">
      <w:pPr>
        <w:pStyle w:val="IIIpoziom0"/>
        <w:ind w:left="1596" w:firstLine="528"/>
        <w:rPr>
          <w:b w:val="0"/>
          <w:bCs w:val="0"/>
        </w:rPr>
      </w:pPr>
      <w:r w:rsidRPr="00A30BF4">
        <w:rPr>
          <w:b w:val="0"/>
          <w:bCs w:val="0"/>
        </w:rPr>
        <w:t xml:space="preserve">-Wyjścia cyfrowe statusowe: awaria, wartość graniczna </w:t>
      </w:r>
    </w:p>
    <w:p w14:paraId="0296DD05" w14:textId="77777777" w:rsidR="00F2207E" w:rsidRPr="00A30BF4" w:rsidRDefault="00F2207E" w:rsidP="00A30BF4">
      <w:pPr>
        <w:pStyle w:val="IIIpoziom0"/>
        <w:rPr>
          <w:b w:val="0"/>
          <w:bCs w:val="0"/>
        </w:rPr>
      </w:pPr>
    </w:p>
    <w:p w14:paraId="5B5740B9" w14:textId="62766036" w:rsidR="00DC47C8" w:rsidRPr="00362796" w:rsidRDefault="00EC510A" w:rsidP="00023BAF">
      <w:pPr>
        <w:pStyle w:val="IIIpoziom0"/>
        <w:ind w:firstLine="180"/>
        <w:outlineLvl w:val="1"/>
      </w:pPr>
      <w:bookmarkStart w:id="27" w:name="_Toc226116509"/>
      <w:r w:rsidRPr="00362796">
        <w:t xml:space="preserve">3.2. </w:t>
      </w:r>
      <w:r w:rsidR="00F2207E" w:rsidRPr="00362796">
        <w:t>Szczegółowe wymagania techniczne dotyczące dostawy pyłomierzy:</w:t>
      </w:r>
      <w:bookmarkEnd w:id="27"/>
    </w:p>
    <w:p w14:paraId="0465F6D4" w14:textId="77777777" w:rsidR="00F2207E" w:rsidRPr="00A30BF4" w:rsidRDefault="00F2207E">
      <w:pPr>
        <w:pStyle w:val="Akapitzlist"/>
        <w:keepNext/>
        <w:numPr>
          <w:ilvl w:val="0"/>
          <w:numId w:val="11"/>
        </w:numPr>
        <w:spacing w:before="120" w:after="60" w:line="260" w:lineRule="exact"/>
        <w:contextualSpacing w:val="0"/>
        <w:jc w:val="both"/>
        <w:outlineLvl w:val="0"/>
        <w:rPr>
          <w:rFonts w:cs="Arial"/>
          <w:smallCaps/>
          <w:vanish/>
          <w:color w:val="092D74"/>
          <w:kern w:val="32"/>
          <w:sz w:val="20"/>
          <w:szCs w:val="20"/>
        </w:rPr>
      </w:pPr>
      <w:bookmarkStart w:id="28" w:name="_Toc226115875"/>
      <w:bookmarkStart w:id="29" w:name="_Toc226116510"/>
      <w:bookmarkEnd w:id="28"/>
      <w:bookmarkEnd w:id="29"/>
    </w:p>
    <w:p w14:paraId="5805B9FB" w14:textId="77777777" w:rsidR="00F2207E" w:rsidRPr="00A30BF4" w:rsidRDefault="00F2207E">
      <w:pPr>
        <w:pStyle w:val="Akapitzlist"/>
        <w:keepNext/>
        <w:numPr>
          <w:ilvl w:val="2"/>
          <w:numId w:val="11"/>
        </w:numPr>
        <w:spacing w:before="120" w:after="60" w:line="260" w:lineRule="exact"/>
        <w:contextualSpacing w:val="0"/>
        <w:jc w:val="both"/>
        <w:outlineLvl w:val="0"/>
        <w:rPr>
          <w:rFonts w:cs="Arial"/>
          <w:smallCaps/>
          <w:vanish/>
          <w:color w:val="092D74"/>
          <w:kern w:val="32"/>
          <w:sz w:val="20"/>
          <w:szCs w:val="20"/>
        </w:rPr>
      </w:pPr>
      <w:bookmarkStart w:id="30" w:name="_Toc226115876"/>
      <w:bookmarkStart w:id="31" w:name="_Toc226116511"/>
      <w:bookmarkEnd w:id="30"/>
      <w:bookmarkEnd w:id="31"/>
    </w:p>
    <w:p w14:paraId="4093864D" w14:textId="77777777" w:rsidR="00DC47C8" w:rsidRPr="00A30BF4" w:rsidRDefault="00DC47C8" w:rsidP="00EC510A">
      <w:pPr>
        <w:pStyle w:val="Akapitzlist"/>
        <w:keepNext/>
        <w:spacing w:before="120" w:after="60" w:line="260" w:lineRule="exact"/>
        <w:ind w:left="0"/>
        <w:contextualSpacing w:val="0"/>
        <w:jc w:val="both"/>
        <w:outlineLvl w:val="0"/>
        <w:rPr>
          <w:rFonts w:cs="Arial"/>
          <w:sz w:val="20"/>
          <w:szCs w:val="20"/>
        </w:rPr>
      </w:pPr>
    </w:p>
    <w:p w14:paraId="5C6CEF64" w14:textId="09D1A429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Dostawa 2 sztuk niezależnych, kompaktowych p</w:t>
      </w:r>
      <w:r w:rsidR="004B1FFA" w:rsidRPr="00A30BF4">
        <w:rPr>
          <w:b w:val="0"/>
          <w:bCs w:val="0"/>
        </w:rPr>
        <w:t>y</w:t>
      </w:r>
      <w:r w:rsidRPr="00A30BF4">
        <w:rPr>
          <w:b w:val="0"/>
          <w:bCs w:val="0"/>
        </w:rPr>
        <w:t>łomierzy spalin</w:t>
      </w:r>
      <w:r w:rsidR="004B1FFA" w:rsidRPr="00A30BF4">
        <w:rPr>
          <w:b w:val="0"/>
          <w:bCs w:val="0"/>
        </w:rPr>
        <w:t xml:space="preserve"> in- situ</w:t>
      </w:r>
      <w:r w:rsidR="00101C8D" w:rsidRPr="00A30BF4">
        <w:rPr>
          <w:b w:val="0"/>
          <w:bCs w:val="0"/>
        </w:rPr>
        <w:t xml:space="preserve"> „dual-pass”</w:t>
      </w:r>
      <w:r w:rsidRPr="00A30BF4">
        <w:rPr>
          <w:b w:val="0"/>
          <w:bCs w:val="0"/>
        </w:rPr>
        <w:t xml:space="preserve"> wykorzystujących metodę </w:t>
      </w:r>
      <w:proofErr w:type="spellStart"/>
      <w:r w:rsidR="004B1FFA" w:rsidRPr="00A30BF4">
        <w:rPr>
          <w:b w:val="0"/>
          <w:bCs w:val="0"/>
        </w:rPr>
        <w:t>prześwietleniową</w:t>
      </w:r>
      <w:proofErr w:type="spellEnd"/>
      <w:r w:rsidR="004B1FFA" w:rsidRPr="00A30BF4">
        <w:rPr>
          <w:b w:val="0"/>
          <w:bCs w:val="0"/>
        </w:rPr>
        <w:t xml:space="preserve"> z dwiema głowicami pomiarowymi nadawczo-odbiorczymi</w:t>
      </w:r>
    </w:p>
    <w:p w14:paraId="5A28BE25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Kanały spalin, w miejscu montażu, mają  rozmiar: wysokość: 4,8 m   szerokość: 2m. Montaż z boku/ poziomo</w:t>
      </w:r>
    </w:p>
    <w:p w14:paraId="68138414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Do zabudowy w kanale spalin (pomiar in- situ)</w:t>
      </w:r>
    </w:p>
    <w:p w14:paraId="6B0ADA36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Wymagany certyfikat QAL1 zgodnie z normą DIN EN 15267-3 </w:t>
      </w:r>
    </w:p>
    <w:p w14:paraId="1A624720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Dla prędkości gazu  3-30 m/s </w:t>
      </w:r>
    </w:p>
    <w:p w14:paraId="474F53B1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Temperatura spalin: max. 250°C </w:t>
      </w:r>
    </w:p>
    <w:p w14:paraId="494A8890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Temperatura otoczenia: - 20 ... +50°C </w:t>
      </w:r>
    </w:p>
    <w:p w14:paraId="4B65DF4B" w14:textId="17B41F9F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 </w:t>
      </w:r>
      <w:r w:rsidR="00A6654F" w:rsidRPr="00A30BF4">
        <w:rPr>
          <w:b w:val="0"/>
          <w:bCs w:val="0"/>
        </w:rPr>
        <w:t>W</w:t>
      </w:r>
      <w:r w:rsidRPr="00A30BF4">
        <w:rPr>
          <w:b w:val="0"/>
          <w:bCs w:val="0"/>
        </w:rPr>
        <w:t>ykona</w:t>
      </w:r>
      <w:r w:rsidR="00A6654F" w:rsidRPr="00A30BF4">
        <w:rPr>
          <w:b w:val="0"/>
          <w:bCs w:val="0"/>
        </w:rPr>
        <w:t>nie</w:t>
      </w:r>
      <w:r w:rsidRPr="00A30BF4">
        <w:rPr>
          <w:b w:val="0"/>
          <w:bCs w:val="0"/>
        </w:rPr>
        <w:t xml:space="preserve"> ze stali nierdzewnej, dopuszczalna stal 1.4571.</w:t>
      </w:r>
    </w:p>
    <w:p w14:paraId="1E341810" w14:textId="3D74702C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lastRenderedPageBreak/>
        <w:t xml:space="preserve">Wymagana dostawa wraz z króćcami zakończonymi kołnierzami montażowymi pasującymi do </w:t>
      </w:r>
      <w:r w:rsidR="00A6654F" w:rsidRPr="00A30BF4">
        <w:rPr>
          <w:b w:val="0"/>
          <w:bCs w:val="0"/>
        </w:rPr>
        <w:t xml:space="preserve"> głowic </w:t>
      </w:r>
      <w:r w:rsidRPr="00A30BF4">
        <w:rPr>
          <w:b w:val="0"/>
          <w:bCs w:val="0"/>
        </w:rPr>
        <w:t>p</w:t>
      </w:r>
      <w:r w:rsidR="00A6654F" w:rsidRPr="00A30BF4">
        <w:rPr>
          <w:b w:val="0"/>
          <w:bCs w:val="0"/>
        </w:rPr>
        <w:t>yłomierzy</w:t>
      </w:r>
      <w:r w:rsidRPr="00A30BF4">
        <w:rPr>
          <w:b w:val="0"/>
          <w:bCs w:val="0"/>
        </w:rPr>
        <w:t xml:space="preserve">. Stal </w:t>
      </w:r>
      <w:proofErr w:type="spellStart"/>
      <w:r w:rsidRPr="00A30BF4">
        <w:rPr>
          <w:b w:val="0"/>
          <w:bCs w:val="0"/>
        </w:rPr>
        <w:t>krućców</w:t>
      </w:r>
      <w:proofErr w:type="spellEnd"/>
      <w:r w:rsidRPr="00A30BF4">
        <w:rPr>
          <w:b w:val="0"/>
          <w:bCs w:val="0"/>
        </w:rPr>
        <w:t xml:space="preserve"> K18 (P265) lub 16Mo3.  </w:t>
      </w:r>
    </w:p>
    <w:p w14:paraId="4F8BF328" w14:textId="10DCC33C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</w:t>
      </w:r>
      <w:r w:rsidR="00F838F4" w:rsidRPr="00A30BF4">
        <w:rPr>
          <w:b w:val="0"/>
          <w:bCs w:val="0"/>
        </w:rPr>
        <w:t>a</w:t>
      </w:r>
      <w:r w:rsidRPr="00A30BF4">
        <w:rPr>
          <w:b w:val="0"/>
          <w:bCs w:val="0"/>
        </w:rPr>
        <w:t xml:space="preserve"> </w:t>
      </w:r>
      <w:r w:rsidR="00F838F4" w:rsidRPr="00A30BF4">
        <w:rPr>
          <w:b w:val="0"/>
          <w:bCs w:val="0"/>
        </w:rPr>
        <w:t>k</w:t>
      </w:r>
      <w:r w:rsidRPr="00A30BF4">
        <w:rPr>
          <w:b w:val="0"/>
          <w:bCs w:val="0"/>
        </w:rPr>
        <w:t>lasa szczelności</w:t>
      </w:r>
      <w:r w:rsidR="00F838F4" w:rsidRPr="00A30BF4">
        <w:rPr>
          <w:b w:val="0"/>
          <w:bCs w:val="0"/>
        </w:rPr>
        <w:t xml:space="preserve"> </w:t>
      </w:r>
      <w:r w:rsidRPr="00A30BF4">
        <w:rPr>
          <w:b w:val="0"/>
          <w:bCs w:val="0"/>
        </w:rPr>
        <w:t xml:space="preserve"> </w:t>
      </w:r>
      <w:r w:rsidR="00F838F4" w:rsidRPr="00A30BF4">
        <w:rPr>
          <w:b w:val="0"/>
          <w:bCs w:val="0"/>
        </w:rPr>
        <w:t xml:space="preserve">elementów zabudowanych na zewnątrz </w:t>
      </w:r>
      <w:r w:rsidRPr="00A30BF4">
        <w:rPr>
          <w:b w:val="0"/>
          <w:bCs w:val="0"/>
        </w:rPr>
        <w:t xml:space="preserve">min. IP 55 </w:t>
      </w:r>
    </w:p>
    <w:p w14:paraId="46FC1B19" w14:textId="77777777" w:rsidR="00B34B5C" w:rsidRPr="00A30BF4" w:rsidRDefault="00B34B5C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Sygnały I/O: </w:t>
      </w:r>
    </w:p>
    <w:p w14:paraId="50A8788E" w14:textId="77777777" w:rsidR="00B34B5C" w:rsidRPr="00A30BF4" w:rsidRDefault="00B34B5C" w:rsidP="00023BAF">
      <w:pPr>
        <w:pStyle w:val="IIIpoziom0"/>
        <w:ind w:left="1596" w:firstLine="528"/>
        <w:rPr>
          <w:b w:val="0"/>
          <w:bCs w:val="0"/>
        </w:rPr>
      </w:pPr>
      <w:r w:rsidRPr="00A30BF4">
        <w:rPr>
          <w:b w:val="0"/>
          <w:bCs w:val="0"/>
        </w:rPr>
        <w:t xml:space="preserve">-Jedno wyjście analogowe dla prędkości [m/s] 4...20 </w:t>
      </w:r>
      <w:proofErr w:type="spellStart"/>
      <w:r w:rsidRPr="00A30BF4">
        <w:rPr>
          <w:b w:val="0"/>
          <w:bCs w:val="0"/>
        </w:rPr>
        <w:t>mA</w:t>
      </w:r>
      <w:proofErr w:type="spellEnd"/>
      <w:r w:rsidRPr="00A30BF4">
        <w:rPr>
          <w:b w:val="0"/>
          <w:bCs w:val="0"/>
        </w:rPr>
        <w:t xml:space="preserve">, izolowane potencjałowo; </w:t>
      </w:r>
    </w:p>
    <w:p w14:paraId="6A25BDB2" w14:textId="77777777" w:rsidR="00B34B5C" w:rsidRPr="00A30BF4" w:rsidRDefault="00B34B5C" w:rsidP="00023BAF">
      <w:pPr>
        <w:pStyle w:val="IIIpoziom0"/>
        <w:ind w:left="1596" w:firstLine="528"/>
        <w:rPr>
          <w:b w:val="0"/>
          <w:bCs w:val="0"/>
        </w:rPr>
      </w:pPr>
      <w:r w:rsidRPr="00A30BF4">
        <w:rPr>
          <w:b w:val="0"/>
          <w:bCs w:val="0"/>
        </w:rPr>
        <w:t xml:space="preserve">-Wyjścia cyfrowe statusowe: awaria, wartość graniczna </w:t>
      </w:r>
    </w:p>
    <w:p w14:paraId="2D03153D" w14:textId="77777777" w:rsidR="00F2207E" w:rsidRPr="00A30BF4" w:rsidRDefault="00F2207E" w:rsidP="00A30BF4">
      <w:pPr>
        <w:pStyle w:val="IIIpoziom0"/>
        <w:rPr>
          <w:b w:val="0"/>
          <w:bCs w:val="0"/>
        </w:rPr>
      </w:pPr>
    </w:p>
    <w:p w14:paraId="28D9E25E" w14:textId="1AB6CC05" w:rsidR="00DC47C8" w:rsidRPr="00362796" w:rsidRDefault="00EC510A" w:rsidP="00023BAF">
      <w:pPr>
        <w:pStyle w:val="IIIpoziom0"/>
        <w:ind w:firstLine="180"/>
        <w:outlineLvl w:val="1"/>
      </w:pPr>
      <w:bookmarkStart w:id="32" w:name="_Toc226116512"/>
      <w:r w:rsidRPr="00362796">
        <w:t xml:space="preserve">3.3. </w:t>
      </w:r>
      <w:r w:rsidR="00F90FC3" w:rsidRPr="00362796">
        <w:t xml:space="preserve">Szczegółowe wymagania </w:t>
      </w:r>
      <w:r w:rsidR="00A6654F" w:rsidRPr="00362796">
        <w:t xml:space="preserve">techniczne </w:t>
      </w:r>
      <w:r w:rsidR="00F90FC3" w:rsidRPr="00362796">
        <w:t>dotyczące dostawy sondy tlenu:</w:t>
      </w:r>
      <w:bookmarkEnd w:id="32"/>
    </w:p>
    <w:p w14:paraId="052CADAF" w14:textId="77777777" w:rsidR="00F838F4" w:rsidRPr="00A30BF4" w:rsidRDefault="00F838F4" w:rsidP="00A30BF4">
      <w:pPr>
        <w:pStyle w:val="IIIpoziom0"/>
        <w:rPr>
          <w:b w:val="0"/>
          <w:bCs w:val="0"/>
        </w:rPr>
      </w:pPr>
    </w:p>
    <w:p w14:paraId="076EE836" w14:textId="06F387E4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Dostawa 1 sztuki kompaktow</w:t>
      </w:r>
      <w:r w:rsidR="004B1FFA" w:rsidRPr="00A30BF4">
        <w:rPr>
          <w:b w:val="0"/>
          <w:bCs w:val="0"/>
        </w:rPr>
        <w:t>ej</w:t>
      </w:r>
      <w:r w:rsidRPr="00A30BF4">
        <w:rPr>
          <w:b w:val="0"/>
          <w:bCs w:val="0"/>
        </w:rPr>
        <w:t xml:space="preserve"> </w:t>
      </w:r>
      <w:r w:rsidR="004B1FFA" w:rsidRPr="00A30BF4">
        <w:rPr>
          <w:b w:val="0"/>
          <w:bCs w:val="0"/>
        </w:rPr>
        <w:t xml:space="preserve">cyrkonowej sondy tlenu </w:t>
      </w:r>
    </w:p>
    <w:p w14:paraId="44CF0BD3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Kanały spalin, w miejscu montażu, mają  rozmiar: wysokość: 4,8 m   szerokość: 2m. Montaż z boku/ poziomo</w:t>
      </w:r>
    </w:p>
    <w:p w14:paraId="56057DEF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Do zabudowy w kanale spalin (pomiar in- situ)</w:t>
      </w:r>
    </w:p>
    <w:p w14:paraId="2BBD2353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Wymagana długość sondy 2m</w:t>
      </w:r>
    </w:p>
    <w:p w14:paraId="1200F767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Wymagany certyfikat QAL1 zgodnie z normą DIN EN 15267-3 </w:t>
      </w:r>
    </w:p>
    <w:p w14:paraId="2E678836" w14:textId="18147BDB" w:rsidR="004B1FFA" w:rsidRPr="00A30BF4" w:rsidRDefault="004B1FFA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Wymagana niepewność pomiaru (niepewność rozszerzona ze współczynnikiem k=2 co odpowiada przedziałowi ufności 95%) nie większą niż +/- 1,0 % obj. O2.</w:t>
      </w:r>
    </w:p>
    <w:p w14:paraId="0C2161F1" w14:textId="692A436D" w:rsidR="004B1FFA" w:rsidRPr="00A30BF4" w:rsidRDefault="004B1FFA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Wymagana dokładność +/- 1% obj. O2</w:t>
      </w:r>
    </w:p>
    <w:p w14:paraId="0EFAC9F9" w14:textId="06810BBD" w:rsidR="004B1FFA" w:rsidRPr="00A30BF4" w:rsidRDefault="004B1FFA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Wymagany próg detekcji 0,5 % O2</w:t>
      </w:r>
    </w:p>
    <w:p w14:paraId="4A1FF280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Dla prędkości gazu  3-30 m/s </w:t>
      </w:r>
    </w:p>
    <w:p w14:paraId="46A6E84C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Temperatura spalin: max. 250°C </w:t>
      </w:r>
    </w:p>
    <w:p w14:paraId="0C2A969C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Temperatura otoczenia: - 20 ... +50°C </w:t>
      </w:r>
    </w:p>
    <w:p w14:paraId="58E0A0D5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Sonda wykonana ze stali nierdzewnej, dopuszczalna stal 1.4571.</w:t>
      </w:r>
    </w:p>
    <w:p w14:paraId="3C86F421" w14:textId="652F374E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Wymagana dostawa wraz z króćc</w:t>
      </w:r>
      <w:r w:rsidR="00F838F4" w:rsidRPr="00A30BF4">
        <w:rPr>
          <w:b w:val="0"/>
          <w:bCs w:val="0"/>
        </w:rPr>
        <w:t>em</w:t>
      </w:r>
      <w:r w:rsidRPr="00A30BF4">
        <w:rPr>
          <w:b w:val="0"/>
          <w:bCs w:val="0"/>
        </w:rPr>
        <w:t xml:space="preserve"> zakończony</w:t>
      </w:r>
      <w:r w:rsidR="00F838F4" w:rsidRPr="00A30BF4">
        <w:rPr>
          <w:b w:val="0"/>
          <w:bCs w:val="0"/>
        </w:rPr>
        <w:t>m</w:t>
      </w:r>
      <w:r w:rsidRPr="00A30BF4">
        <w:rPr>
          <w:b w:val="0"/>
          <w:bCs w:val="0"/>
        </w:rPr>
        <w:t xml:space="preserve"> kołnierz</w:t>
      </w:r>
      <w:r w:rsidR="00F838F4" w:rsidRPr="00A30BF4">
        <w:rPr>
          <w:b w:val="0"/>
          <w:bCs w:val="0"/>
        </w:rPr>
        <w:t>em</w:t>
      </w:r>
      <w:r w:rsidRPr="00A30BF4">
        <w:rPr>
          <w:b w:val="0"/>
          <w:bCs w:val="0"/>
        </w:rPr>
        <w:t xml:space="preserve"> montażowym pasującym do </w:t>
      </w:r>
      <w:r w:rsidR="00F838F4" w:rsidRPr="00A30BF4">
        <w:rPr>
          <w:b w:val="0"/>
          <w:bCs w:val="0"/>
        </w:rPr>
        <w:t>sondy O2</w:t>
      </w:r>
      <w:r w:rsidRPr="00A30BF4">
        <w:rPr>
          <w:b w:val="0"/>
          <w:bCs w:val="0"/>
        </w:rPr>
        <w:t xml:space="preserve">. Stal </w:t>
      </w:r>
      <w:proofErr w:type="spellStart"/>
      <w:r w:rsidRPr="00A30BF4">
        <w:rPr>
          <w:b w:val="0"/>
          <w:bCs w:val="0"/>
        </w:rPr>
        <w:t>krućc</w:t>
      </w:r>
      <w:r w:rsidR="00F838F4" w:rsidRPr="00A30BF4">
        <w:rPr>
          <w:b w:val="0"/>
          <w:bCs w:val="0"/>
        </w:rPr>
        <w:t>ca</w:t>
      </w:r>
      <w:proofErr w:type="spellEnd"/>
      <w:r w:rsidR="00F838F4" w:rsidRPr="00A30BF4">
        <w:rPr>
          <w:b w:val="0"/>
          <w:bCs w:val="0"/>
        </w:rPr>
        <w:t xml:space="preserve"> </w:t>
      </w:r>
      <w:r w:rsidRPr="00A30BF4">
        <w:rPr>
          <w:b w:val="0"/>
          <w:bCs w:val="0"/>
        </w:rPr>
        <w:t xml:space="preserve">K18 (P265) lub 16Mo3.  </w:t>
      </w:r>
    </w:p>
    <w:p w14:paraId="20506D48" w14:textId="2C67C860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>Wymagan</w:t>
      </w:r>
      <w:r w:rsidR="004B1FFA" w:rsidRPr="00A30BF4">
        <w:rPr>
          <w:b w:val="0"/>
          <w:bCs w:val="0"/>
        </w:rPr>
        <w:t xml:space="preserve">a głowica sondy z przetwornikiem </w:t>
      </w:r>
      <w:r w:rsidRPr="00A30BF4">
        <w:rPr>
          <w:b w:val="0"/>
          <w:bCs w:val="0"/>
        </w:rPr>
        <w:t xml:space="preserve"> </w:t>
      </w:r>
      <w:r w:rsidR="004B1FFA" w:rsidRPr="00A30BF4">
        <w:rPr>
          <w:b w:val="0"/>
          <w:bCs w:val="0"/>
        </w:rPr>
        <w:t xml:space="preserve">w obudowie </w:t>
      </w:r>
      <w:r w:rsidRPr="00A30BF4">
        <w:rPr>
          <w:b w:val="0"/>
          <w:bCs w:val="0"/>
        </w:rPr>
        <w:t xml:space="preserve">chroniącej przed warunkami atmosferycznymi. Klasa szczelności min. IP 55 wym. </w:t>
      </w:r>
    </w:p>
    <w:p w14:paraId="487D2E16" w14:textId="77777777" w:rsidR="00BC6D9E" w:rsidRPr="00A30BF4" w:rsidRDefault="00BC6D9E">
      <w:pPr>
        <w:pStyle w:val="IIIpoziom0"/>
        <w:numPr>
          <w:ilvl w:val="0"/>
          <w:numId w:val="7"/>
        </w:numPr>
        <w:rPr>
          <w:b w:val="0"/>
          <w:bCs w:val="0"/>
        </w:rPr>
      </w:pPr>
      <w:r w:rsidRPr="00A30BF4">
        <w:rPr>
          <w:b w:val="0"/>
          <w:bCs w:val="0"/>
        </w:rPr>
        <w:t xml:space="preserve">Sygnały I/O: </w:t>
      </w:r>
    </w:p>
    <w:p w14:paraId="055DCE0C" w14:textId="77777777" w:rsidR="00BC6D9E" w:rsidRPr="00A30BF4" w:rsidRDefault="00BC6D9E" w:rsidP="00023BAF">
      <w:pPr>
        <w:pStyle w:val="IIIpoziom0"/>
        <w:ind w:left="1596" w:firstLine="528"/>
        <w:rPr>
          <w:b w:val="0"/>
          <w:bCs w:val="0"/>
        </w:rPr>
      </w:pPr>
      <w:r w:rsidRPr="00A30BF4">
        <w:rPr>
          <w:b w:val="0"/>
          <w:bCs w:val="0"/>
        </w:rPr>
        <w:t xml:space="preserve">-Jedno wyjście analogowe dla prędkości [m/s] 4...20 </w:t>
      </w:r>
      <w:proofErr w:type="spellStart"/>
      <w:r w:rsidRPr="00A30BF4">
        <w:rPr>
          <w:b w:val="0"/>
          <w:bCs w:val="0"/>
        </w:rPr>
        <w:t>mA</w:t>
      </w:r>
      <w:proofErr w:type="spellEnd"/>
      <w:r w:rsidRPr="00A30BF4">
        <w:rPr>
          <w:b w:val="0"/>
          <w:bCs w:val="0"/>
        </w:rPr>
        <w:t xml:space="preserve">, izolowane potencjałowo; </w:t>
      </w:r>
    </w:p>
    <w:p w14:paraId="7AB663D8" w14:textId="77777777" w:rsidR="00BC6D9E" w:rsidRPr="00A30BF4" w:rsidRDefault="00BC6D9E" w:rsidP="00023BAF">
      <w:pPr>
        <w:pStyle w:val="IIIpoziom0"/>
        <w:ind w:left="1596" w:firstLine="528"/>
        <w:rPr>
          <w:b w:val="0"/>
          <w:bCs w:val="0"/>
        </w:rPr>
      </w:pPr>
      <w:r w:rsidRPr="00A30BF4">
        <w:rPr>
          <w:b w:val="0"/>
          <w:bCs w:val="0"/>
        </w:rPr>
        <w:t xml:space="preserve">-Wyjścia cyfrowe statusowe: awaria, wartość graniczna </w:t>
      </w:r>
    </w:p>
    <w:p w14:paraId="4BA7F9C4" w14:textId="77777777" w:rsidR="004F5149" w:rsidRPr="00B551ED" w:rsidRDefault="004F5149" w:rsidP="00023BAF">
      <w:pPr>
        <w:pStyle w:val="IIIpoziom0"/>
        <w:ind w:left="0"/>
      </w:pPr>
    </w:p>
    <w:p w14:paraId="3676CD84" w14:textId="5193B250" w:rsidR="00BC54C7" w:rsidRPr="00B551ED" w:rsidRDefault="00EC510A" w:rsidP="00362796">
      <w:pPr>
        <w:pStyle w:val="IIIpoziom0"/>
        <w:outlineLvl w:val="1"/>
      </w:pPr>
      <w:bookmarkStart w:id="33" w:name="_Toc226116513"/>
      <w:bookmarkStart w:id="34" w:name="_Toc320178538"/>
      <w:bookmarkStart w:id="35" w:name="_Toc348596468"/>
      <w:bookmarkStart w:id="36" w:name="_Toc489433911"/>
      <w:bookmarkEnd w:id="24"/>
      <w:bookmarkEnd w:id="25"/>
      <w:bookmarkEnd w:id="26"/>
      <w:r w:rsidRPr="00B551ED">
        <w:t>3.</w:t>
      </w:r>
      <w:r w:rsidR="00362796">
        <w:t>4</w:t>
      </w:r>
      <w:r w:rsidRPr="00B551ED">
        <w:t xml:space="preserve">. </w:t>
      </w:r>
      <w:r w:rsidR="00BC54C7" w:rsidRPr="00B551ED">
        <w:t xml:space="preserve">Szczegółowe wymagania dokumentacji </w:t>
      </w:r>
      <w:r w:rsidR="002E1193" w:rsidRPr="00B551ED">
        <w:t xml:space="preserve">towarzyszącej </w:t>
      </w:r>
      <w:r w:rsidR="00BC54C7" w:rsidRPr="00B551ED">
        <w:t>dostaw</w:t>
      </w:r>
      <w:r w:rsidR="002E1193" w:rsidRPr="00B551ED">
        <w:t>om</w:t>
      </w:r>
      <w:bookmarkEnd w:id="33"/>
    </w:p>
    <w:p w14:paraId="57443649" w14:textId="77777777" w:rsidR="00B34B5C" w:rsidRPr="00B551ED" w:rsidRDefault="00B34B5C" w:rsidP="00A30BF4">
      <w:pPr>
        <w:pStyle w:val="IIIpoziom0"/>
      </w:pPr>
    </w:p>
    <w:p w14:paraId="2E9367A3" w14:textId="090387F7" w:rsidR="00C83E7A" w:rsidRPr="00B551ED" w:rsidRDefault="00EC510A" w:rsidP="00A30BF4">
      <w:pPr>
        <w:autoSpaceDE w:val="0"/>
        <w:autoSpaceDN w:val="0"/>
        <w:adjustRightInd w:val="0"/>
        <w:spacing w:line="276" w:lineRule="auto"/>
        <w:ind w:left="1134" w:hanging="954"/>
        <w:jc w:val="both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3.</w:t>
      </w:r>
      <w:r w:rsidR="00362796">
        <w:rPr>
          <w:rFonts w:cs="Arial"/>
          <w:sz w:val="20"/>
          <w:szCs w:val="20"/>
        </w:rPr>
        <w:t>4</w:t>
      </w:r>
      <w:r w:rsidRPr="00B551ED">
        <w:rPr>
          <w:rFonts w:cs="Arial"/>
          <w:sz w:val="20"/>
          <w:szCs w:val="20"/>
        </w:rPr>
        <w:t xml:space="preserve">.1. </w:t>
      </w:r>
      <w:r w:rsidR="00C83E7A" w:rsidRPr="00B551ED">
        <w:rPr>
          <w:rFonts w:cs="Arial"/>
          <w:sz w:val="20"/>
          <w:szCs w:val="20"/>
        </w:rPr>
        <w:t xml:space="preserve"> </w:t>
      </w:r>
      <w:r w:rsidR="00C83E7A" w:rsidRPr="00B551ED">
        <w:rPr>
          <w:rFonts w:cs="Arial"/>
          <w:sz w:val="20"/>
          <w:szCs w:val="20"/>
        </w:rPr>
        <w:tab/>
        <w:t>Wykonawca jest zobowiązany do dostarczenia wraz z dostawą d</w:t>
      </w:r>
      <w:r w:rsidR="00B34B5C" w:rsidRPr="00B551ED">
        <w:rPr>
          <w:rFonts w:cs="Arial"/>
          <w:sz w:val="20"/>
          <w:szCs w:val="20"/>
        </w:rPr>
        <w:t>okumentacj</w:t>
      </w:r>
      <w:r w:rsidR="00C83E7A" w:rsidRPr="00B551ED">
        <w:rPr>
          <w:rFonts w:cs="Arial"/>
          <w:sz w:val="20"/>
          <w:szCs w:val="20"/>
        </w:rPr>
        <w:t>i</w:t>
      </w:r>
      <w:r w:rsidR="00B34B5C" w:rsidRPr="00B551ED">
        <w:rPr>
          <w:rFonts w:cs="Arial"/>
          <w:sz w:val="20"/>
          <w:szCs w:val="20"/>
        </w:rPr>
        <w:t xml:space="preserve"> techniczno-ruchow</w:t>
      </w:r>
      <w:r w:rsidR="00C83E7A" w:rsidRPr="00B551ED">
        <w:rPr>
          <w:rFonts w:cs="Arial"/>
          <w:sz w:val="20"/>
          <w:szCs w:val="20"/>
        </w:rPr>
        <w:t>ej</w:t>
      </w:r>
      <w:r w:rsidR="00B34B5C" w:rsidRPr="00B551ED">
        <w:rPr>
          <w:rFonts w:cs="Arial"/>
          <w:sz w:val="20"/>
          <w:szCs w:val="20"/>
        </w:rPr>
        <w:t xml:space="preserve"> (DTR) zawierającej</w:t>
      </w:r>
      <w:r w:rsidR="00C83E7A" w:rsidRPr="00B551ED">
        <w:rPr>
          <w:rFonts w:cs="Arial"/>
          <w:sz w:val="20"/>
          <w:szCs w:val="20"/>
        </w:rPr>
        <w:t xml:space="preserve"> </w:t>
      </w:r>
      <w:r w:rsidR="00B34B5C" w:rsidRPr="00B551ED">
        <w:rPr>
          <w:rFonts w:cs="Arial"/>
          <w:sz w:val="20"/>
          <w:szCs w:val="20"/>
        </w:rPr>
        <w:t>co najmniej: certyfikaty, parametry techniczne, opis montażu, zasady eksploatacji, zakres i częstotliwość remontów, zestawienie części zamiennych i rysunek złożeniowy</w:t>
      </w:r>
      <w:r w:rsidR="00C83E7A" w:rsidRPr="00B551ED">
        <w:rPr>
          <w:rFonts w:cs="Arial"/>
          <w:sz w:val="20"/>
          <w:szCs w:val="20"/>
        </w:rPr>
        <w:t xml:space="preserve">. </w:t>
      </w:r>
    </w:p>
    <w:p w14:paraId="3CD7FE0B" w14:textId="77777777" w:rsidR="00A30BF4" w:rsidRDefault="00C83E7A" w:rsidP="00C83E7A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="Calibri"/>
        </w:rPr>
      </w:pPr>
      <w:r w:rsidRPr="00B551ED">
        <w:rPr>
          <w:rFonts w:cs="Arial"/>
          <w:sz w:val="20"/>
          <w:szCs w:val="20"/>
        </w:rPr>
        <w:t>Brak wymaganej dokumentacji stanowi podstawę do odmowy obioru dostawy.</w:t>
      </w:r>
      <w:r w:rsidR="00A30BF4" w:rsidRPr="00A30BF4">
        <w:rPr>
          <w:rFonts w:eastAsia="Calibri"/>
        </w:rPr>
        <w:t xml:space="preserve"> </w:t>
      </w:r>
    </w:p>
    <w:p w14:paraId="1A10DA3D" w14:textId="5963DB8C" w:rsidR="00C83E7A" w:rsidRPr="00362796" w:rsidRDefault="00A30BF4" w:rsidP="00362796">
      <w:pPr>
        <w:autoSpaceDE w:val="0"/>
        <w:autoSpaceDN w:val="0"/>
        <w:adjustRightInd w:val="0"/>
        <w:spacing w:line="276" w:lineRule="auto"/>
        <w:ind w:left="1134" w:hanging="992"/>
        <w:jc w:val="both"/>
        <w:rPr>
          <w:rFonts w:cs="Arial"/>
          <w:sz w:val="20"/>
          <w:szCs w:val="20"/>
        </w:rPr>
      </w:pPr>
      <w:r w:rsidRPr="00362796">
        <w:rPr>
          <w:rFonts w:eastAsia="Calibri"/>
          <w:sz w:val="20"/>
          <w:szCs w:val="20"/>
        </w:rPr>
        <w:t>3.</w:t>
      </w:r>
      <w:r w:rsidR="00362796" w:rsidRPr="00362796">
        <w:rPr>
          <w:rFonts w:eastAsia="Calibri"/>
          <w:sz w:val="20"/>
          <w:szCs w:val="20"/>
        </w:rPr>
        <w:t>4</w:t>
      </w:r>
      <w:r w:rsidRPr="00362796">
        <w:rPr>
          <w:rFonts w:eastAsia="Calibri"/>
          <w:sz w:val="20"/>
          <w:szCs w:val="20"/>
        </w:rPr>
        <w:t>.2.</w:t>
      </w:r>
      <w:r w:rsidR="00362796">
        <w:rPr>
          <w:rFonts w:eastAsia="Calibri"/>
          <w:sz w:val="20"/>
          <w:szCs w:val="20"/>
        </w:rPr>
        <w:tab/>
      </w:r>
      <w:r w:rsidRPr="00362796">
        <w:rPr>
          <w:rFonts w:eastAsia="Calibri"/>
          <w:sz w:val="20"/>
          <w:szCs w:val="20"/>
        </w:rPr>
        <w:t>Dostarczone urządzenia  muszą być fabrycznie nowe, nieużywane i wolne od wad fizycznych oraz prawnych</w:t>
      </w:r>
      <w:r w:rsidR="00362796">
        <w:rPr>
          <w:rFonts w:eastAsia="Calibri"/>
          <w:sz w:val="20"/>
          <w:szCs w:val="20"/>
        </w:rPr>
        <w:t>.</w:t>
      </w:r>
    </w:p>
    <w:p w14:paraId="282400B2" w14:textId="77777777" w:rsidR="00B34B5C" w:rsidRPr="00B551ED" w:rsidRDefault="00B34B5C" w:rsidP="00B551ED">
      <w:pPr>
        <w:pStyle w:val="IIIpoziom0"/>
      </w:pPr>
    </w:p>
    <w:p w14:paraId="715A3327" w14:textId="71DB746D" w:rsidR="008943AC" w:rsidRDefault="00362796" w:rsidP="00FF38F9">
      <w:pPr>
        <w:pStyle w:val="Ipoziom"/>
        <w:numPr>
          <w:ilvl w:val="0"/>
          <w:numId w:val="15"/>
        </w:numPr>
        <w:spacing w:before="0" w:after="0"/>
      </w:pPr>
      <w:r>
        <w:t xml:space="preserve"> </w:t>
      </w:r>
      <w:bookmarkStart w:id="37" w:name="_Toc226116514"/>
      <w:r>
        <w:t>S</w:t>
      </w:r>
      <w:r w:rsidRPr="00B551ED">
        <w:t>ZCZEGÓŁOWE WYMAGANIA DOTYCZĄCE LOGISTYKI PRZEDMIOTU</w:t>
      </w:r>
      <w:r>
        <w:t xml:space="preserve"> ZAMÓWIENIA</w:t>
      </w:r>
      <w:bookmarkEnd w:id="37"/>
    </w:p>
    <w:p w14:paraId="23B6EE5D" w14:textId="77777777" w:rsidR="00023BAF" w:rsidRPr="00B551ED" w:rsidRDefault="00023BAF" w:rsidP="00FF38F9">
      <w:pPr>
        <w:pStyle w:val="Ipoziom"/>
        <w:numPr>
          <w:ilvl w:val="0"/>
          <w:numId w:val="0"/>
        </w:numPr>
        <w:spacing w:before="0" w:after="0"/>
        <w:ind w:left="360"/>
      </w:pPr>
    </w:p>
    <w:p w14:paraId="18F0EF5E" w14:textId="6C8417BC" w:rsidR="00BB2179" w:rsidRPr="00A30BF4" w:rsidRDefault="00EC510A" w:rsidP="00FF38F9">
      <w:pPr>
        <w:pStyle w:val="NORMALNYTEKSTBEZNUMERACJI"/>
        <w:spacing w:before="0" w:after="0"/>
        <w:ind w:left="708" w:hanging="528"/>
        <w:outlineLvl w:val="9"/>
        <w:rPr>
          <w:sz w:val="20"/>
          <w:szCs w:val="20"/>
        </w:rPr>
      </w:pPr>
      <w:bookmarkStart w:id="38" w:name="_Toc219984132"/>
      <w:r w:rsidRPr="00B551ED">
        <w:rPr>
          <w:sz w:val="20"/>
          <w:szCs w:val="20"/>
        </w:rPr>
        <w:t xml:space="preserve">4.1. </w:t>
      </w:r>
      <w:r w:rsidR="00FF38F9">
        <w:rPr>
          <w:sz w:val="20"/>
          <w:szCs w:val="20"/>
        </w:rPr>
        <w:tab/>
      </w:r>
      <w:r w:rsidR="00B67B7E" w:rsidRPr="00B551ED">
        <w:rPr>
          <w:sz w:val="20"/>
          <w:szCs w:val="20"/>
        </w:rPr>
        <w:t>Termin Dostawy</w:t>
      </w:r>
      <w:bookmarkEnd w:id="38"/>
      <w:r w:rsidR="00B67B7E" w:rsidRPr="00B551ED">
        <w:rPr>
          <w:sz w:val="20"/>
          <w:szCs w:val="20"/>
        </w:rPr>
        <w:t>:</w:t>
      </w:r>
      <w:r w:rsidRPr="00B551ED">
        <w:rPr>
          <w:rFonts w:eastAsia="Calibri"/>
          <w:sz w:val="20"/>
          <w:szCs w:val="20"/>
        </w:rPr>
        <w:t xml:space="preserve"> Dostawa będzie zrealizowana w terminie nie dłuższym niż 3 miesiące od dnia podpisania Zamówienia przez Zamawiającego.</w:t>
      </w:r>
    </w:p>
    <w:p w14:paraId="6E1B9DD2" w14:textId="77777777" w:rsidR="00BB2179" w:rsidRPr="00B551ED" w:rsidRDefault="00BB2179" w:rsidP="00FF38F9">
      <w:pPr>
        <w:pStyle w:val="Akapitzlist"/>
        <w:numPr>
          <w:ilvl w:val="0"/>
          <w:numId w:val="1"/>
        </w:numPr>
        <w:tabs>
          <w:tab w:val="left" w:pos="2127"/>
        </w:tabs>
        <w:spacing w:line="276" w:lineRule="auto"/>
        <w:rPr>
          <w:rFonts w:eastAsia="Calibri" w:cs="Arial"/>
          <w:vanish/>
          <w:sz w:val="20"/>
          <w:szCs w:val="20"/>
        </w:rPr>
      </w:pPr>
      <w:bookmarkStart w:id="39" w:name="_Toc219117503"/>
      <w:bookmarkStart w:id="40" w:name="_Hlk219125133"/>
    </w:p>
    <w:p w14:paraId="1258B845" w14:textId="764E36D4" w:rsidR="00B551ED" w:rsidRPr="00A30BF4" w:rsidRDefault="005B7CF1" w:rsidP="00FF38F9">
      <w:pPr>
        <w:pStyle w:val="IIpoziom0"/>
        <w:spacing w:before="0" w:after="0"/>
        <w:ind w:left="708" w:hanging="566"/>
        <w:rPr>
          <w:rFonts w:eastAsia="Calibri"/>
        </w:rPr>
      </w:pPr>
      <w:r>
        <w:rPr>
          <w:rFonts w:eastAsia="Calibri"/>
        </w:rPr>
        <w:t>4.2.</w:t>
      </w:r>
      <w:r w:rsidR="00FF38F9">
        <w:rPr>
          <w:rFonts w:eastAsia="Calibri"/>
        </w:rPr>
        <w:tab/>
      </w:r>
      <w:r w:rsidR="00EC510A" w:rsidRPr="00A30BF4">
        <w:t xml:space="preserve">Dokładny termin Dostawy Wykonawca umówi z Przedstawicielem Zamawiającego z minimum </w:t>
      </w:r>
      <w:r w:rsidR="00FF38F9">
        <w:t xml:space="preserve">  </w:t>
      </w:r>
      <w:r w:rsidR="00EC510A" w:rsidRPr="00A30BF4">
        <w:t>jednodniowym wyprzedzeniem Dostawy drogą mailową ( za potwierdzeniem odbioru) lub telefoniczn</w:t>
      </w:r>
      <w:r w:rsidR="00EC510A" w:rsidRPr="00A30BF4">
        <w:rPr>
          <w:rFonts w:eastAsia="Calibri"/>
        </w:rPr>
        <w:t xml:space="preserve">ego. </w:t>
      </w:r>
    </w:p>
    <w:p w14:paraId="539F6BFC" w14:textId="1AFFA65A" w:rsidR="00EC510A" w:rsidRPr="00A30BF4" w:rsidRDefault="00B551ED" w:rsidP="00FF38F9">
      <w:pPr>
        <w:pStyle w:val="IIpoziom0"/>
        <w:spacing w:before="0" w:after="0"/>
        <w:ind w:left="708" w:hanging="566"/>
      </w:pPr>
      <w:r w:rsidRPr="00A30BF4">
        <w:rPr>
          <w:rFonts w:eastAsia="Calibri"/>
        </w:rPr>
        <w:t>4.3.</w:t>
      </w:r>
      <w:r w:rsidR="00FF38F9">
        <w:rPr>
          <w:rFonts w:eastAsia="Calibri"/>
        </w:rPr>
        <w:tab/>
      </w:r>
      <w:r w:rsidR="00EC510A" w:rsidRPr="00A30BF4">
        <w:rPr>
          <w:rFonts w:eastAsia="Calibri"/>
        </w:rPr>
        <w:t xml:space="preserve">Za termin realizacji Dostawy uznaje się dzień dostarczenia materiałów do miejsca Dostawy wskazanego w punkcie 2.1 niniejszego OPZ oraz podpisania Protokołu Odbioru </w:t>
      </w:r>
      <w:proofErr w:type="spellStart"/>
      <w:r w:rsidR="00EC510A" w:rsidRPr="00A30BF4">
        <w:rPr>
          <w:rFonts w:eastAsia="Calibri"/>
        </w:rPr>
        <w:t>Przemotu</w:t>
      </w:r>
      <w:proofErr w:type="spellEnd"/>
      <w:r w:rsidR="00EC510A" w:rsidRPr="00A30BF4">
        <w:rPr>
          <w:rFonts w:eastAsia="Calibri"/>
        </w:rPr>
        <w:t xml:space="preserve"> Zamówienia</w:t>
      </w:r>
      <w:r w:rsidRPr="00A30BF4">
        <w:rPr>
          <w:rFonts w:eastAsia="Calibri"/>
        </w:rPr>
        <w:t>.</w:t>
      </w:r>
      <w:bookmarkEnd w:id="39"/>
      <w:bookmarkEnd w:id="40"/>
    </w:p>
    <w:p w14:paraId="56A4DBF8" w14:textId="7FB9EE80" w:rsidR="00636B57" w:rsidRPr="00A30BF4" w:rsidRDefault="00B551ED" w:rsidP="00FF38F9">
      <w:pPr>
        <w:pStyle w:val="IIpoziom0"/>
        <w:ind w:left="708" w:hanging="566"/>
      </w:pPr>
      <w:r w:rsidRPr="00A30BF4">
        <w:t>4.4.</w:t>
      </w:r>
      <w:r w:rsidR="005B7CF1">
        <w:t xml:space="preserve"> </w:t>
      </w:r>
      <w:r w:rsidR="00FF38F9">
        <w:t xml:space="preserve"> </w:t>
      </w:r>
      <w:r w:rsidR="00FF38F9">
        <w:tab/>
      </w:r>
      <w:r w:rsidR="00636B57" w:rsidRPr="00A30BF4">
        <w:t xml:space="preserve">Wykonawca zapewnia </w:t>
      </w:r>
      <w:r w:rsidR="009B0772" w:rsidRPr="00A30BF4">
        <w:t>D</w:t>
      </w:r>
      <w:r w:rsidR="00636B57" w:rsidRPr="00A30BF4">
        <w:t xml:space="preserve">ostawę Przedmiotu Zamówienia do Zamawiającego na własny koszt i uwzględnia </w:t>
      </w:r>
      <w:r w:rsidR="00FF38F9">
        <w:t xml:space="preserve"> </w:t>
      </w:r>
      <w:r w:rsidR="00636B57" w:rsidRPr="00A30BF4">
        <w:t xml:space="preserve">wszystkie koszty towarzyszące, które trzeba ponieść realizując dostawy m.in. cło, ubezpieczenie, bezpieczne, bezzwrotne opakowania. </w:t>
      </w:r>
      <w:r w:rsidR="00B34B5C" w:rsidRPr="00A30BF4">
        <w:t xml:space="preserve"> </w:t>
      </w:r>
    </w:p>
    <w:p w14:paraId="5289AB3F" w14:textId="49FFE101" w:rsidR="00BB2179" w:rsidRPr="00A30BF4" w:rsidRDefault="00362796" w:rsidP="00023BAF">
      <w:pPr>
        <w:pStyle w:val="IIpoziom0"/>
      </w:pPr>
      <w:r>
        <w:lastRenderedPageBreak/>
        <w:t>4.5.</w:t>
      </w:r>
      <w:r w:rsidR="00FF38F9">
        <w:t xml:space="preserve"> </w:t>
      </w:r>
      <w:r w:rsidR="005B7CF1">
        <w:t xml:space="preserve"> </w:t>
      </w:r>
      <w:r w:rsidR="00B34B5C" w:rsidRPr="00A30BF4">
        <w:t xml:space="preserve">Rozładunek i transport wewnątrz magazynu jest po stronie Wykonawcy. </w:t>
      </w:r>
    </w:p>
    <w:p w14:paraId="408932A2" w14:textId="7FDE451E" w:rsidR="00B34B5C" w:rsidRPr="00A30BF4" w:rsidRDefault="00362796" w:rsidP="00023BAF">
      <w:pPr>
        <w:pStyle w:val="IIpoziom0"/>
      </w:pPr>
      <w:r>
        <w:t>4.6.</w:t>
      </w:r>
      <w:r w:rsidR="005B7CF1">
        <w:t xml:space="preserve"> </w:t>
      </w:r>
      <w:r w:rsidR="00C83E7A" w:rsidRPr="00A30BF4">
        <w:t>Przedmiot Zamówienia</w:t>
      </w:r>
      <w:r w:rsidR="00B34B5C" w:rsidRPr="00A30BF4">
        <w:t xml:space="preserve"> musi być zapakowany</w:t>
      </w:r>
      <w:r w:rsidR="001778E6" w:rsidRPr="00A30BF4">
        <w:t xml:space="preserve"> w sposób zapewniający bezpieczeństwo w tr</w:t>
      </w:r>
      <w:r w:rsidR="00C83E7A" w:rsidRPr="00A30BF4">
        <w:t>a</w:t>
      </w:r>
      <w:r w:rsidR="001778E6" w:rsidRPr="00A30BF4">
        <w:t xml:space="preserve">kcie </w:t>
      </w:r>
      <w:r w:rsidR="00B34B5C" w:rsidRPr="00A30BF4">
        <w:t xml:space="preserve"> </w:t>
      </w:r>
      <w:r w:rsidR="00FF38F9">
        <w:t xml:space="preserve">   </w:t>
      </w:r>
      <w:r w:rsidR="00B34B5C" w:rsidRPr="00A30BF4">
        <w:t>transportu</w:t>
      </w:r>
      <w:r w:rsidR="001778E6" w:rsidRPr="00A30BF4">
        <w:t>, załadunku i rozładunku</w:t>
      </w:r>
      <w:r w:rsidR="00B34B5C" w:rsidRPr="00A30BF4">
        <w:t xml:space="preserve">. </w:t>
      </w:r>
      <w:r w:rsidR="00C83E7A" w:rsidRPr="00A30BF4">
        <w:rPr>
          <w:rFonts w:eastAsia="Calibri"/>
        </w:rPr>
        <w:t>Dostaw</w:t>
      </w:r>
      <w:r w:rsidR="00B67B7E" w:rsidRPr="00A30BF4">
        <w:rPr>
          <w:rFonts w:eastAsia="Calibri"/>
        </w:rPr>
        <w:t>a będzie zapakowana</w:t>
      </w:r>
      <w:r w:rsidR="00C83E7A" w:rsidRPr="00A30BF4">
        <w:rPr>
          <w:rFonts w:eastAsia="Calibri"/>
        </w:rPr>
        <w:t xml:space="preserve"> na </w:t>
      </w:r>
      <w:r w:rsidR="009B0772" w:rsidRPr="00A30BF4">
        <w:rPr>
          <w:rFonts w:eastAsia="Calibri"/>
        </w:rPr>
        <w:t>europaletach.</w:t>
      </w:r>
      <w:r w:rsidR="00C83E7A" w:rsidRPr="00A30BF4">
        <w:rPr>
          <w:rFonts w:eastAsia="Calibri"/>
        </w:rPr>
        <w:t xml:space="preserve"> Urządzenia muszą być odpowiednio zabezpieczonych przed uszkodzeniami mechanicznymi, zawilgoceniem oraz wpływem warunk</w:t>
      </w:r>
      <w:r w:rsidR="005B7CF1">
        <w:rPr>
          <w:rFonts w:eastAsia="Calibri"/>
        </w:rPr>
        <w:t>ó</w:t>
      </w:r>
      <w:r w:rsidR="00C83E7A" w:rsidRPr="00A30BF4">
        <w:rPr>
          <w:rFonts w:eastAsia="Calibri"/>
        </w:rPr>
        <w:t>w atmosferycznych.</w:t>
      </w:r>
    </w:p>
    <w:p w14:paraId="7D5A1689" w14:textId="5C9D9C4A" w:rsidR="00BB2179" w:rsidRPr="00A30BF4" w:rsidRDefault="00362796" w:rsidP="00023BAF">
      <w:pPr>
        <w:pStyle w:val="IIpoziom0"/>
      </w:pPr>
      <w:r>
        <w:rPr>
          <w:rFonts w:eastAsia="Calibri"/>
        </w:rPr>
        <w:t>4.7.</w:t>
      </w:r>
      <w:r w:rsidR="005B7CF1">
        <w:rPr>
          <w:rFonts w:eastAsia="Calibri"/>
        </w:rPr>
        <w:t xml:space="preserve"> </w:t>
      </w:r>
      <w:r w:rsidR="00FF38F9">
        <w:rPr>
          <w:rFonts w:eastAsia="Calibri"/>
        </w:rPr>
        <w:tab/>
      </w:r>
      <w:r w:rsidR="00BB2179" w:rsidRPr="00A30BF4">
        <w:rPr>
          <w:rFonts w:eastAsia="Calibri"/>
        </w:rPr>
        <w:t xml:space="preserve">Dostawa </w:t>
      </w:r>
      <w:r w:rsidR="00C83E7A" w:rsidRPr="00A30BF4">
        <w:rPr>
          <w:rFonts w:eastAsia="Calibri"/>
        </w:rPr>
        <w:t xml:space="preserve">będzie zrealizowana </w:t>
      </w:r>
      <w:r w:rsidR="00BB2179" w:rsidRPr="00A30BF4">
        <w:rPr>
          <w:rFonts w:eastAsia="Calibri"/>
        </w:rPr>
        <w:t>jednorazow</w:t>
      </w:r>
      <w:r w:rsidR="00C83E7A" w:rsidRPr="00A30BF4">
        <w:rPr>
          <w:rFonts w:eastAsia="Calibri"/>
        </w:rPr>
        <w:t>o</w:t>
      </w:r>
      <w:r w:rsidR="00BB2179" w:rsidRPr="00A30BF4">
        <w:rPr>
          <w:rFonts w:eastAsia="Calibri"/>
        </w:rPr>
        <w:t xml:space="preserve">, bez możliwości dostaw częściowych.  </w:t>
      </w:r>
    </w:p>
    <w:p w14:paraId="7261254F" w14:textId="2581BBAB" w:rsidR="00636B57" w:rsidRPr="00A30BF4" w:rsidRDefault="00362796" w:rsidP="00023BAF">
      <w:pPr>
        <w:pStyle w:val="IIpoziom0"/>
      </w:pPr>
      <w:r>
        <w:t>4.8.</w:t>
      </w:r>
      <w:r w:rsidR="005B7CF1">
        <w:t xml:space="preserve"> </w:t>
      </w:r>
      <w:r w:rsidR="00FF38F9">
        <w:tab/>
      </w:r>
      <w:r w:rsidR="00636B57" w:rsidRPr="00A30BF4">
        <w:t>Własność Przedmiotu Zamówienia przechodzi na Zamawiającego w momencie podpisania bez zastrzeżeń Protokołu Odbioru Przedmiotu Zamówienia</w:t>
      </w:r>
      <w:r w:rsidR="00B551ED">
        <w:t xml:space="preserve"> przez Zamawiającego</w:t>
      </w:r>
      <w:r w:rsidR="00636B57" w:rsidRPr="00A30BF4">
        <w:t>.</w:t>
      </w:r>
    </w:p>
    <w:p w14:paraId="3949AB36" w14:textId="42A884EA" w:rsidR="00B67B7E" w:rsidRDefault="00362796" w:rsidP="00023BAF">
      <w:pPr>
        <w:pStyle w:val="IIpoziom0"/>
        <w:rPr>
          <w:lang w:eastAsia="ar-SA"/>
        </w:rPr>
      </w:pPr>
      <w:r>
        <w:rPr>
          <w:lang w:eastAsia="ar-SA"/>
        </w:rPr>
        <w:t>4.9.</w:t>
      </w:r>
      <w:r w:rsidR="005B7CF1">
        <w:rPr>
          <w:lang w:eastAsia="ar-SA"/>
        </w:rPr>
        <w:t xml:space="preserve"> </w:t>
      </w:r>
      <w:r w:rsidR="00636B57" w:rsidRPr="00A30BF4">
        <w:rPr>
          <w:lang w:eastAsia="ar-SA"/>
        </w:rPr>
        <w:t>Obustronnie podpisany bez zastrzeżeń Protokół Odbioru Przedmiotu Zamówienia będzie podstawą do wystawienia faktury VAT.</w:t>
      </w:r>
    </w:p>
    <w:p w14:paraId="35FD73DA" w14:textId="77777777" w:rsidR="00023BAF" w:rsidRPr="00A30BF4" w:rsidRDefault="00023BAF" w:rsidP="00023BAF">
      <w:pPr>
        <w:pStyle w:val="IIpoziom0"/>
        <w:rPr>
          <w:lang w:eastAsia="ar-SA"/>
        </w:rPr>
      </w:pPr>
    </w:p>
    <w:p w14:paraId="1706BA20" w14:textId="003ADDA9" w:rsidR="00B67B7E" w:rsidRDefault="00B67B7E">
      <w:pPr>
        <w:pStyle w:val="Ipoziom"/>
        <w:numPr>
          <w:ilvl w:val="0"/>
          <w:numId w:val="15"/>
        </w:numPr>
      </w:pPr>
      <w:bookmarkStart w:id="41" w:name="_Toc226116515"/>
      <w:r w:rsidRPr="00B551ED">
        <w:t>GWARANCJA</w:t>
      </w:r>
      <w:bookmarkEnd w:id="41"/>
    </w:p>
    <w:p w14:paraId="131BE7B4" w14:textId="77777777" w:rsidR="00023BAF" w:rsidRPr="00B551ED" w:rsidRDefault="00023BAF" w:rsidP="00023BAF">
      <w:pPr>
        <w:pStyle w:val="Ipoziom"/>
        <w:numPr>
          <w:ilvl w:val="0"/>
          <w:numId w:val="0"/>
        </w:numPr>
        <w:ind w:left="360"/>
      </w:pPr>
    </w:p>
    <w:p w14:paraId="2AA22127" w14:textId="6BED03F8" w:rsidR="00B67B7E" w:rsidRPr="00B551ED" w:rsidRDefault="00362796" w:rsidP="00FF38F9">
      <w:pPr>
        <w:pStyle w:val="NORMALNYTEKSTBEZNUMERACJI"/>
        <w:ind w:left="360" w:hanging="360"/>
        <w:outlineLvl w:val="9"/>
        <w:rPr>
          <w:sz w:val="20"/>
          <w:szCs w:val="20"/>
        </w:rPr>
      </w:pPr>
      <w:bookmarkStart w:id="42" w:name="_Toc225847297"/>
      <w:r>
        <w:rPr>
          <w:sz w:val="20"/>
          <w:szCs w:val="20"/>
        </w:rPr>
        <w:t>5</w:t>
      </w:r>
      <w:r w:rsidR="00B67B7E" w:rsidRPr="00B551ED">
        <w:rPr>
          <w:sz w:val="20"/>
          <w:szCs w:val="20"/>
        </w:rPr>
        <w:t>.1. Wykonawca udziel</w:t>
      </w:r>
      <w:r w:rsidR="00636B57" w:rsidRPr="00B551ED">
        <w:rPr>
          <w:sz w:val="20"/>
          <w:szCs w:val="20"/>
        </w:rPr>
        <w:t>i</w:t>
      </w:r>
      <w:r w:rsidR="00B67B7E" w:rsidRPr="00B551ED">
        <w:rPr>
          <w:sz w:val="20"/>
          <w:szCs w:val="20"/>
        </w:rPr>
        <w:t xml:space="preserve"> 24 miesięcznej gwarancji i rękojmi na dostarczon</w:t>
      </w:r>
      <w:r w:rsidR="00636B57" w:rsidRPr="00B551ED">
        <w:rPr>
          <w:sz w:val="20"/>
          <w:szCs w:val="20"/>
        </w:rPr>
        <w:t>y Przedmiot Zamówienia</w:t>
      </w:r>
      <w:r w:rsidR="00B67B7E" w:rsidRPr="00B551ED">
        <w:rPr>
          <w:sz w:val="20"/>
          <w:szCs w:val="20"/>
        </w:rPr>
        <w:t xml:space="preserve"> od daty podpisania </w:t>
      </w:r>
      <w:r w:rsidR="00636B57" w:rsidRPr="00B551ED">
        <w:rPr>
          <w:sz w:val="20"/>
          <w:szCs w:val="20"/>
        </w:rPr>
        <w:t xml:space="preserve">bez zastrzeżeń </w:t>
      </w:r>
      <w:r w:rsidR="00B67B7E" w:rsidRPr="00B551ED">
        <w:rPr>
          <w:sz w:val="20"/>
          <w:szCs w:val="20"/>
        </w:rPr>
        <w:t>Protokołu Odbioru Przedmiotu Zamówienia</w:t>
      </w:r>
      <w:r w:rsidR="00636B57" w:rsidRPr="00B551ED">
        <w:rPr>
          <w:sz w:val="20"/>
          <w:szCs w:val="20"/>
        </w:rPr>
        <w:t xml:space="preserve"> przez Zamawiającego</w:t>
      </w:r>
      <w:r w:rsidR="00B67B7E" w:rsidRPr="00B551ED">
        <w:rPr>
          <w:sz w:val="20"/>
          <w:szCs w:val="20"/>
        </w:rPr>
        <w:t>.</w:t>
      </w:r>
      <w:bookmarkEnd w:id="42"/>
    </w:p>
    <w:p w14:paraId="529BE7F1" w14:textId="1781D3BB" w:rsidR="006F3EC3" w:rsidRDefault="00362796" w:rsidP="00362796">
      <w:pPr>
        <w:pStyle w:val="NORMALNYTEKSTBEZNUMERACJI"/>
        <w:ind w:hanging="340"/>
        <w:outlineLvl w:val="9"/>
        <w:rPr>
          <w:sz w:val="20"/>
          <w:szCs w:val="20"/>
        </w:rPr>
      </w:pPr>
      <w:bookmarkStart w:id="43" w:name="_Toc225847298"/>
      <w:r>
        <w:rPr>
          <w:sz w:val="20"/>
          <w:szCs w:val="20"/>
        </w:rPr>
        <w:t>5</w:t>
      </w:r>
      <w:r w:rsidR="00B67B7E" w:rsidRPr="00B551ED">
        <w:rPr>
          <w:sz w:val="20"/>
          <w:szCs w:val="20"/>
        </w:rPr>
        <w:t>.2. Gwarancja obejmuje wady materiałowe i produkcyjne ujawnione w trakcie prawidłowej eksploatacji.</w:t>
      </w:r>
      <w:bookmarkEnd w:id="43"/>
    </w:p>
    <w:p w14:paraId="56ADC173" w14:textId="77777777" w:rsidR="00023BAF" w:rsidRPr="00362796" w:rsidRDefault="00023BAF" w:rsidP="00FF38F9">
      <w:pPr>
        <w:pStyle w:val="IIpoziom0"/>
        <w:ind w:left="0" w:firstLine="0"/>
      </w:pPr>
    </w:p>
    <w:p w14:paraId="279BC7A7" w14:textId="4B6C8015" w:rsidR="00F93FBE" w:rsidRDefault="00502667">
      <w:pPr>
        <w:pStyle w:val="Ipoziom"/>
        <w:numPr>
          <w:ilvl w:val="0"/>
          <w:numId w:val="15"/>
        </w:numPr>
      </w:pPr>
      <w:bookmarkStart w:id="44" w:name="_Toc226116517"/>
      <w:bookmarkEnd w:id="34"/>
      <w:bookmarkEnd w:id="35"/>
      <w:bookmarkEnd w:id="36"/>
      <w:r w:rsidRPr="00B551ED">
        <w:t>Z</w:t>
      </w:r>
      <w:r w:rsidR="00413459" w:rsidRPr="00B551ED">
        <w:t>AŁĄCZNIKI</w:t>
      </w:r>
      <w:bookmarkEnd w:id="44"/>
    </w:p>
    <w:p w14:paraId="63C41909" w14:textId="77777777" w:rsidR="00023BAF" w:rsidRPr="00B551ED" w:rsidRDefault="00023BAF" w:rsidP="00023BAF">
      <w:pPr>
        <w:pStyle w:val="Ipoziom"/>
        <w:numPr>
          <w:ilvl w:val="0"/>
          <w:numId w:val="0"/>
        </w:numPr>
        <w:ind w:left="360"/>
      </w:pPr>
    </w:p>
    <w:p w14:paraId="0AED2E93" w14:textId="65D2F3B4" w:rsidR="00502667" w:rsidRPr="00B551ED" w:rsidRDefault="00502667" w:rsidP="00362796">
      <w:pPr>
        <w:pStyle w:val="IIpoziom"/>
        <w:numPr>
          <w:ilvl w:val="0"/>
          <w:numId w:val="0"/>
        </w:numPr>
        <w:ind w:left="1797" w:hanging="720"/>
        <w:rPr>
          <w:rFonts w:cs="Arial"/>
          <w:sz w:val="20"/>
          <w:szCs w:val="20"/>
        </w:rPr>
      </w:pPr>
      <w:r w:rsidRPr="00B551ED">
        <w:rPr>
          <w:rFonts w:cs="Arial"/>
          <w:i/>
          <w:color w:val="092D74"/>
          <w:sz w:val="20"/>
          <w:szCs w:val="20"/>
          <w:u w:val="single"/>
        </w:rPr>
        <w:t>Zał.</w:t>
      </w:r>
      <w:r w:rsidR="00A751D3" w:rsidRPr="00B551ED">
        <w:rPr>
          <w:rFonts w:cs="Arial"/>
          <w:i/>
          <w:color w:val="092D74"/>
          <w:sz w:val="20"/>
          <w:szCs w:val="20"/>
          <w:u w:val="single"/>
        </w:rPr>
        <w:t>1</w:t>
      </w:r>
      <w:r w:rsidRPr="00B551ED">
        <w:rPr>
          <w:rFonts w:cs="Arial"/>
          <w:sz w:val="20"/>
          <w:szCs w:val="20"/>
        </w:rPr>
        <w:tab/>
        <w:t xml:space="preserve">Protokół stwierdzenia wystąpienia wady w </w:t>
      </w:r>
      <w:r w:rsidR="001778E6" w:rsidRPr="00B551ED">
        <w:rPr>
          <w:rFonts w:cs="Arial"/>
          <w:sz w:val="20"/>
          <w:szCs w:val="20"/>
        </w:rPr>
        <w:t>P</w:t>
      </w:r>
      <w:r w:rsidRPr="00B551ED">
        <w:rPr>
          <w:rFonts w:cs="Arial"/>
          <w:sz w:val="20"/>
          <w:szCs w:val="20"/>
        </w:rPr>
        <w:t xml:space="preserve">rzedmiocie </w:t>
      </w:r>
      <w:r w:rsidR="001778E6" w:rsidRPr="00B551ED">
        <w:rPr>
          <w:rFonts w:cs="Arial"/>
          <w:sz w:val="20"/>
          <w:szCs w:val="20"/>
        </w:rPr>
        <w:t>Zamówienia</w:t>
      </w:r>
    </w:p>
    <w:p w14:paraId="2C41323B" w14:textId="6034FA97" w:rsidR="00B85E55" w:rsidRPr="00B551ED" w:rsidRDefault="00502667" w:rsidP="00362796">
      <w:pPr>
        <w:pStyle w:val="IIpoziom"/>
        <w:numPr>
          <w:ilvl w:val="0"/>
          <w:numId w:val="0"/>
        </w:numPr>
        <w:ind w:left="1797" w:hanging="720"/>
        <w:rPr>
          <w:rFonts w:cs="Arial"/>
          <w:sz w:val="20"/>
          <w:szCs w:val="20"/>
        </w:rPr>
      </w:pPr>
      <w:r w:rsidRPr="00B551ED">
        <w:rPr>
          <w:rFonts w:cs="Arial"/>
          <w:i/>
          <w:color w:val="092D74"/>
          <w:sz w:val="20"/>
          <w:szCs w:val="20"/>
          <w:u w:val="single"/>
        </w:rPr>
        <w:t>Zał.2</w:t>
      </w:r>
      <w:r w:rsidRPr="00B551ED">
        <w:rPr>
          <w:rFonts w:cs="Arial"/>
          <w:sz w:val="20"/>
          <w:szCs w:val="20"/>
        </w:rPr>
        <w:tab/>
        <w:t xml:space="preserve">Protokół potwierdzający usunięcie wady w </w:t>
      </w:r>
      <w:r w:rsidR="001778E6" w:rsidRPr="00B551ED">
        <w:rPr>
          <w:rFonts w:cs="Arial"/>
          <w:sz w:val="20"/>
          <w:szCs w:val="20"/>
        </w:rPr>
        <w:t>P</w:t>
      </w:r>
      <w:r w:rsidRPr="00B551ED">
        <w:rPr>
          <w:rFonts w:cs="Arial"/>
          <w:sz w:val="20"/>
          <w:szCs w:val="20"/>
        </w:rPr>
        <w:t xml:space="preserve">rzedmiocie </w:t>
      </w:r>
      <w:r w:rsidR="001778E6" w:rsidRPr="00B551ED">
        <w:rPr>
          <w:rFonts w:cs="Arial"/>
          <w:sz w:val="20"/>
          <w:szCs w:val="20"/>
        </w:rPr>
        <w:t>Zamówienia</w:t>
      </w:r>
    </w:p>
    <w:p w14:paraId="3C394C50" w14:textId="330E4D34" w:rsidR="004B5C4D" w:rsidRPr="00B551ED" w:rsidRDefault="004B5C4D" w:rsidP="00362796">
      <w:pPr>
        <w:pStyle w:val="IIpoziom"/>
        <w:numPr>
          <w:ilvl w:val="0"/>
          <w:numId w:val="0"/>
        </w:numPr>
        <w:ind w:left="1797" w:hanging="720"/>
        <w:rPr>
          <w:rFonts w:cs="Arial"/>
          <w:sz w:val="20"/>
          <w:szCs w:val="20"/>
        </w:rPr>
      </w:pPr>
      <w:r w:rsidRPr="00B551ED">
        <w:rPr>
          <w:rFonts w:cs="Arial"/>
          <w:i/>
          <w:color w:val="092D74"/>
          <w:sz w:val="20"/>
          <w:szCs w:val="20"/>
          <w:u w:val="single"/>
        </w:rPr>
        <w:t>Zał.3</w:t>
      </w:r>
      <w:r w:rsidRPr="00B551ED">
        <w:rPr>
          <w:rFonts w:cs="Arial"/>
          <w:sz w:val="20"/>
          <w:szCs w:val="20"/>
        </w:rPr>
        <w:tab/>
        <w:t>Protokół odbioru Przedmiotu Zamówienia</w:t>
      </w:r>
    </w:p>
    <w:p w14:paraId="2280D1E3" w14:textId="77777777" w:rsidR="004B5C4D" w:rsidRPr="00B551ED" w:rsidRDefault="004B5C4D" w:rsidP="00362796">
      <w:pPr>
        <w:pStyle w:val="IIpoziom"/>
        <w:numPr>
          <w:ilvl w:val="0"/>
          <w:numId w:val="0"/>
        </w:numPr>
        <w:ind w:left="1797" w:hanging="720"/>
        <w:rPr>
          <w:rFonts w:cs="Arial"/>
          <w:sz w:val="20"/>
          <w:szCs w:val="20"/>
        </w:rPr>
      </w:pPr>
    </w:p>
    <w:p w14:paraId="1A193307" w14:textId="1D0057F6" w:rsidR="004B5C4D" w:rsidRPr="00B551ED" w:rsidRDefault="004B5C4D" w:rsidP="004B5C4D">
      <w:pPr>
        <w:pStyle w:val="IIpoziom"/>
        <w:numPr>
          <w:ilvl w:val="0"/>
          <w:numId w:val="0"/>
        </w:numPr>
        <w:ind w:left="1077" w:hanging="720"/>
        <w:rPr>
          <w:rFonts w:cs="Arial"/>
          <w:sz w:val="20"/>
          <w:szCs w:val="20"/>
        </w:rPr>
        <w:sectPr w:rsidR="004B5C4D" w:rsidRPr="00B551ED" w:rsidSect="00852762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991" w:bottom="993" w:left="993" w:header="567" w:footer="275" w:gutter="0"/>
          <w:cols w:space="708"/>
          <w:docGrid w:linePitch="360"/>
        </w:sectPr>
      </w:pPr>
    </w:p>
    <w:p w14:paraId="03D1F3A8" w14:textId="0F0168EE" w:rsidR="00502667" w:rsidRPr="00B551ED" w:rsidRDefault="00502667" w:rsidP="00F93FBE">
      <w:pPr>
        <w:spacing w:line="360" w:lineRule="auto"/>
        <w:rPr>
          <w:rFonts w:cs="Arial"/>
          <w:b/>
          <w:color w:val="092D74"/>
          <w:sz w:val="20"/>
          <w:szCs w:val="20"/>
        </w:rPr>
      </w:pPr>
      <w:r w:rsidRPr="00B551ED">
        <w:rPr>
          <w:rFonts w:cs="Arial"/>
          <w:b/>
          <w:color w:val="092D74"/>
          <w:sz w:val="20"/>
          <w:szCs w:val="20"/>
        </w:rPr>
        <w:lastRenderedPageBreak/>
        <w:t xml:space="preserve">Załącznik nr 1 - Protokół stwierdzenia wystąpienia wady w </w:t>
      </w:r>
      <w:proofErr w:type="spellStart"/>
      <w:r w:rsidR="001778E6" w:rsidRPr="00B551ED">
        <w:rPr>
          <w:rFonts w:cs="Arial"/>
          <w:b/>
          <w:color w:val="092D74"/>
          <w:sz w:val="20"/>
          <w:szCs w:val="20"/>
        </w:rPr>
        <w:t>Przemiocie</w:t>
      </w:r>
      <w:proofErr w:type="spellEnd"/>
      <w:r w:rsidR="001778E6" w:rsidRPr="00B551ED">
        <w:rPr>
          <w:rFonts w:cs="Arial"/>
          <w:b/>
          <w:color w:val="092D74"/>
          <w:sz w:val="20"/>
          <w:szCs w:val="20"/>
        </w:rPr>
        <w:t xml:space="preserve"> Zamówienia</w:t>
      </w:r>
    </w:p>
    <w:p w14:paraId="19EAFA11" w14:textId="77777777" w:rsidR="00A751D3" w:rsidRPr="00B551ED" w:rsidRDefault="00A751D3" w:rsidP="00F93FBE">
      <w:pPr>
        <w:spacing w:line="360" w:lineRule="auto"/>
        <w:rPr>
          <w:rFonts w:cs="Arial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1092"/>
        <w:gridCol w:w="369"/>
        <w:gridCol w:w="2225"/>
      </w:tblGrid>
      <w:tr w:rsidR="006307AF" w:rsidRPr="00A30BF4" w14:paraId="0102E01C" w14:textId="77777777" w:rsidTr="00AE7E25">
        <w:trPr>
          <w:trHeight w:val="510"/>
        </w:trPr>
        <w:tc>
          <w:tcPr>
            <w:tcW w:w="7806" w:type="dxa"/>
            <w:gridSpan w:val="4"/>
            <w:vMerge w:val="restart"/>
            <w:shd w:val="clear" w:color="auto" w:fill="auto"/>
            <w:vAlign w:val="center"/>
          </w:tcPr>
          <w:p w14:paraId="7A0C5349" w14:textId="14FEB523" w:rsidR="006307AF" w:rsidRPr="00B551ED" w:rsidRDefault="006307AF" w:rsidP="00650C8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Protokół stwierdzenia wystąpienia wady w </w:t>
            </w:r>
            <w:r w:rsidR="001778E6" w:rsidRPr="00B551ED">
              <w:rPr>
                <w:rFonts w:cs="Arial"/>
                <w:b/>
                <w:sz w:val="20"/>
                <w:szCs w:val="20"/>
              </w:rPr>
              <w:t>P</w:t>
            </w:r>
            <w:r w:rsidRPr="00B551ED">
              <w:rPr>
                <w:rFonts w:cs="Arial"/>
                <w:b/>
                <w:sz w:val="20"/>
                <w:szCs w:val="20"/>
              </w:rPr>
              <w:t xml:space="preserve">rzedmiocie </w:t>
            </w:r>
            <w:r w:rsidR="001778E6" w:rsidRPr="00B551ED">
              <w:rPr>
                <w:rFonts w:cs="Arial"/>
                <w:b/>
                <w:sz w:val="20"/>
                <w:szCs w:val="20"/>
              </w:rPr>
              <w:t>Zamówienia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E41D0B" w14:textId="77777777" w:rsidR="006307AF" w:rsidRPr="00B551ED" w:rsidRDefault="006307AF" w:rsidP="00650C86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Nr protokołu:</w:t>
            </w:r>
          </w:p>
          <w:p w14:paraId="5B3AFCD8" w14:textId="04B97C8A" w:rsidR="006307AF" w:rsidRPr="00B551ED" w:rsidRDefault="006307AF" w:rsidP="00B74865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PSWW</w:t>
            </w:r>
            <w:r w:rsidRPr="00B551ED">
              <w:rPr>
                <w:rFonts w:cs="Arial"/>
                <w:sz w:val="20"/>
                <w:szCs w:val="20"/>
                <w:vertAlign w:val="superscript"/>
              </w:rPr>
              <w:t xml:space="preserve"> </w:t>
            </w:r>
            <w:r w:rsidRPr="00B551ED">
              <w:rPr>
                <w:rFonts w:cs="Arial"/>
                <w:sz w:val="20"/>
                <w:szCs w:val="20"/>
              </w:rPr>
              <w:t xml:space="preserve">nr </w:t>
            </w:r>
            <w:r w:rsidRPr="00B551ED">
              <w:rPr>
                <w:rFonts w:cs="Arial"/>
                <w:b/>
                <w:sz w:val="20"/>
                <w:szCs w:val="20"/>
              </w:rPr>
              <w:t>xxx</w:t>
            </w:r>
            <w:r w:rsidRPr="00B551ED">
              <w:rPr>
                <w:rFonts w:cs="Arial"/>
                <w:sz w:val="20"/>
                <w:szCs w:val="20"/>
              </w:rPr>
              <w:t xml:space="preserve">/nr </w:t>
            </w:r>
            <w:r w:rsidR="00B74865" w:rsidRPr="00B551ED">
              <w:rPr>
                <w:rFonts w:cs="Arial"/>
                <w:sz w:val="20"/>
                <w:szCs w:val="20"/>
              </w:rPr>
              <w:t>U</w:t>
            </w:r>
            <w:r w:rsidRPr="00B551ED">
              <w:rPr>
                <w:rFonts w:cs="Arial"/>
                <w:sz w:val="20"/>
                <w:szCs w:val="20"/>
              </w:rPr>
              <w:t>mowy/zamówienia</w:t>
            </w:r>
          </w:p>
        </w:tc>
      </w:tr>
      <w:tr w:rsidR="006307AF" w:rsidRPr="00A30BF4" w14:paraId="46C2464E" w14:textId="77777777" w:rsidTr="00AE7E25">
        <w:trPr>
          <w:trHeight w:val="510"/>
        </w:trPr>
        <w:tc>
          <w:tcPr>
            <w:tcW w:w="7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7756" w14:textId="77777777" w:rsidR="006307AF" w:rsidRPr="00B551ED" w:rsidRDefault="006307AF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E0FD5" w14:textId="77777777" w:rsidR="006307AF" w:rsidRPr="00B551ED" w:rsidRDefault="006307AF" w:rsidP="00650C86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Data: </w:t>
            </w:r>
          </w:p>
        </w:tc>
      </w:tr>
      <w:tr w:rsidR="00F93FBE" w:rsidRPr="00A30BF4" w14:paraId="5616FAD0" w14:textId="77777777" w:rsidTr="00650C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F5B4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Nr Umowy/zamówienia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CC49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1ACD22C1" w14:textId="77777777" w:rsidTr="00650C86">
        <w:tc>
          <w:tcPr>
            <w:tcW w:w="3227" w:type="dxa"/>
            <w:shd w:val="clear" w:color="auto" w:fill="auto"/>
            <w:vAlign w:val="center"/>
          </w:tcPr>
          <w:p w14:paraId="4AA0E5CA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Tytuł Umowy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99C4343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6E273165" w14:textId="77777777" w:rsidTr="00650C86">
        <w:tc>
          <w:tcPr>
            <w:tcW w:w="3227" w:type="dxa"/>
            <w:shd w:val="clear" w:color="auto" w:fill="auto"/>
            <w:vAlign w:val="center"/>
          </w:tcPr>
          <w:p w14:paraId="4ABB0F8B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Dostawca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055021A4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346F5D55" w14:textId="77777777" w:rsidTr="00650C86">
        <w:tc>
          <w:tcPr>
            <w:tcW w:w="3227" w:type="dxa"/>
            <w:shd w:val="clear" w:color="auto" w:fill="auto"/>
            <w:vAlign w:val="center"/>
          </w:tcPr>
          <w:p w14:paraId="709EDEF5" w14:textId="30FCA289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Zakład </w:t>
            </w:r>
            <w:r w:rsidR="001C22E8" w:rsidRPr="00B551ED">
              <w:rPr>
                <w:rFonts w:cs="Arial"/>
                <w:b/>
                <w:sz w:val="20"/>
                <w:szCs w:val="20"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19DC532B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2AF84EBA" w14:textId="77777777" w:rsidTr="00650C86">
        <w:tc>
          <w:tcPr>
            <w:tcW w:w="3227" w:type="dxa"/>
            <w:shd w:val="clear" w:color="auto" w:fill="auto"/>
            <w:vAlign w:val="center"/>
          </w:tcPr>
          <w:p w14:paraId="2F5C4F03" w14:textId="21187EC5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Kierownik projektu </w:t>
            </w:r>
            <w:r w:rsidR="001C22E8" w:rsidRPr="00B551ED">
              <w:rPr>
                <w:rFonts w:cs="Arial"/>
                <w:b/>
                <w:sz w:val="20"/>
                <w:szCs w:val="20"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034FE45C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23EA5BE6" w14:textId="77777777" w:rsidTr="00650C86">
        <w:tc>
          <w:tcPr>
            <w:tcW w:w="3227" w:type="dxa"/>
            <w:shd w:val="clear" w:color="auto" w:fill="auto"/>
            <w:vAlign w:val="center"/>
          </w:tcPr>
          <w:p w14:paraId="12F0FCFB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Obiekt/instalacja/urządzenie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25F7A2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599E282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KKS</w:t>
            </w:r>
          </w:p>
        </w:tc>
        <w:tc>
          <w:tcPr>
            <w:tcW w:w="2594" w:type="dxa"/>
            <w:gridSpan w:val="2"/>
            <w:shd w:val="clear" w:color="auto" w:fill="auto"/>
            <w:vAlign w:val="center"/>
          </w:tcPr>
          <w:p w14:paraId="3B937B34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70D45082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"/>
        <w:gridCol w:w="2268"/>
        <w:gridCol w:w="2693"/>
        <w:gridCol w:w="2410"/>
      </w:tblGrid>
      <w:tr w:rsidR="00F93FBE" w:rsidRPr="00A30BF4" w14:paraId="6F6E1019" w14:textId="77777777" w:rsidTr="00650C86">
        <w:tc>
          <w:tcPr>
            <w:tcW w:w="2127" w:type="dxa"/>
            <w:shd w:val="clear" w:color="auto" w:fill="auto"/>
            <w:vAlign w:val="center"/>
          </w:tcPr>
          <w:p w14:paraId="1C216FC8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CA1C81" w14:textId="7777777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B45A53" w14:textId="3F636F6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Imię</w:t>
            </w:r>
            <w:r w:rsidR="00C43D9F" w:rsidRPr="00B551ED">
              <w:rPr>
                <w:rFonts w:cs="Arial"/>
                <w:sz w:val="20"/>
                <w:szCs w:val="20"/>
              </w:rPr>
              <w:t xml:space="preserve"> i</w:t>
            </w:r>
            <w:r w:rsidRPr="00B551ED">
              <w:rPr>
                <w:rFonts w:cs="Arial"/>
                <w:sz w:val="20"/>
                <w:szCs w:val="20"/>
              </w:rPr>
              <w:t xml:space="preserve"> Nazwisko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FA1DB6" w14:textId="7777777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Firma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5296C1" w14:textId="7777777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Stanowisko</w:t>
            </w:r>
          </w:p>
        </w:tc>
      </w:tr>
      <w:tr w:rsidR="00F93FBE" w:rsidRPr="00A30BF4" w14:paraId="3F087F21" w14:textId="77777777" w:rsidTr="00650C86">
        <w:tc>
          <w:tcPr>
            <w:tcW w:w="2127" w:type="dxa"/>
            <w:shd w:val="clear" w:color="auto" w:fill="auto"/>
            <w:vAlign w:val="center"/>
          </w:tcPr>
          <w:p w14:paraId="6C6C92CE" w14:textId="77777777" w:rsidR="00F93FBE" w:rsidRPr="00B551ED" w:rsidRDefault="00F93FBE" w:rsidP="00650C8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Dostawca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8CF44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422DE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A7D35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4A23CEF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</w:tr>
      <w:tr w:rsidR="00F93FBE" w:rsidRPr="00A30BF4" w14:paraId="268B904D" w14:textId="77777777" w:rsidTr="00650C86">
        <w:tc>
          <w:tcPr>
            <w:tcW w:w="2127" w:type="dxa"/>
            <w:shd w:val="clear" w:color="auto" w:fill="auto"/>
            <w:vAlign w:val="center"/>
          </w:tcPr>
          <w:p w14:paraId="4401FAD1" w14:textId="77777777" w:rsidR="00F93FBE" w:rsidRPr="00B551ED" w:rsidRDefault="00F93FBE" w:rsidP="00650C8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FF7FF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D9C3D5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3AA630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60630D1" w14:textId="77777777" w:rsidR="00F93FBE" w:rsidRPr="00B551ED" w:rsidRDefault="00F93FBE" w:rsidP="00650C86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551ED">
              <w:rPr>
                <w:rFonts w:cs="Arial"/>
                <w:i/>
                <w:sz w:val="20"/>
                <w:szCs w:val="20"/>
              </w:rPr>
              <w:t>Przedstawiciel Spółki/Oddziału</w:t>
            </w:r>
          </w:p>
        </w:tc>
      </w:tr>
      <w:tr w:rsidR="00F93FBE" w:rsidRPr="00A30BF4" w14:paraId="6B71A6C0" w14:textId="77777777" w:rsidTr="00650C86">
        <w:tc>
          <w:tcPr>
            <w:tcW w:w="2127" w:type="dxa"/>
            <w:shd w:val="clear" w:color="auto" w:fill="auto"/>
            <w:vAlign w:val="center"/>
          </w:tcPr>
          <w:p w14:paraId="532BB3A9" w14:textId="77777777" w:rsidR="00F93FBE" w:rsidRPr="00B551ED" w:rsidRDefault="00F93FBE" w:rsidP="00650C86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98447E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887768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8599E43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191CC5" w14:textId="25E30792" w:rsidR="00F93FBE" w:rsidRPr="00B551ED" w:rsidRDefault="00B33C69" w:rsidP="00650C86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551ED">
              <w:rPr>
                <w:rFonts w:cs="Arial"/>
                <w:i/>
                <w:sz w:val="20"/>
                <w:szCs w:val="20"/>
              </w:rPr>
              <w:t>Przedstawiciel Spółki/Oddziału</w:t>
            </w:r>
          </w:p>
        </w:tc>
      </w:tr>
    </w:tbl>
    <w:p w14:paraId="02171741" w14:textId="77777777" w:rsidR="00F93FBE" w:rsidRPr="00B551ED" w:rsidRDefault="00F93FBE" w:rsidP="00F93FBE">
      <w:pPr>
        <w:rPr>
          <w:rFonts w:cs="Arial"/>
          <w:sz w:val="20"/>
          <w:szCs w:val="20"/>
        </w:rPr>
      </w:pPr>
    </w:p>
    <w:p w14:paraId="4AE3C3B2" w14:textId="77777777" w:rsidR="00F93FBE" w:rsidRPr="00B551ED" w:rsidRDefault="00F93FBE" w:rsidP="009E5D65">
      <w:pPr>
        <w:spacing w:after="120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Na podstawie niniejszego protokołu stwierdzono wystąpienie wad w przedmiocie dostawy: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247"/>
        <w:gridCol w:w="2268"/>
      </w:tblGrid>
      <w:tr w:rsidR="00F93FBE" w:rsidRPr="00A30BF4" w14:paraId="79DDF194" w14:textId="77777777" w:rsidTr="00650C86">
        <w:tc>
          <w:tcPr>
            <w:tcW w:w="516" w:type="dxa"/>
            <w:shd w:val="clear" w:color="auto" w:fill="auto"/>
            <w:vAlign w:val="center"/>
          </w:tcPr>
          <w:p w14:paraId="1ED76E84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7247" w:type="dxa"/>
            <w:shd w:val="clear" w:color="auto" w:fill="auto"/>
            <w:vAlign w:val="center"/>
          </w:tcPr>
          <w:p w14:paraId="49B7892E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Opis wady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691A4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Uzgodniony termin usunięcia wady</w:t>
            </w:r>
          </w:p>
        </w:tc>
      </w:tr>
      <w:tr w:rsidR="00F93FBE" w:rsidRPr="00A30BF4" w14:paraId="5804D6D7" w14:textId="77777777" w:rsidTr="00650C86">
        <w:tc>
          <w:tcPr>
            <w:tcW w:w="516" w:type="dxa"/>
            <w:shd w:val="clear" w:color="auto" w:fill="auto"/>
            <w:vAlign w:val="center"/>
          </w:tcPr>
          <w:p w14:paraId="5289B306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47" w:type="dxa"/>
            <w:shd w:val="clear" w:color="auto" w:fill="auto"/>
            <w:vAlign w:val="center"/>
          </w:tcPr>
          <w:p w14:paraId="07A5DB8E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E4790F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</w:tr>
      <w:tr w:rsidR="00F93FBE" w:rsidRPr="00A30BF4" w14:paraId="229B7B54" w14:textId="77777777" w:rsidTr="00650C86">
        <w:tc>
          <w:tcPr>
            <w:tcW w:w="516" w:type="dxa"/>
            <w:shd w:val="clear" w:color="auto" w:fill="auto"/>
            <w:vAlign w:val="center"/>
          </w:tcPr>
          <w:p w14:paraId="4CB2DE42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47" w:type="dxa"/>
            <w:shd w:val="clear" w:color="auto" w:fill="auto"/>
            <w:vAlign w:val="center"/>
          </w:tcPr>
          <w:p w14:paraId="05055B5A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8E4936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10F7F51A" w14:textId="77777777" w:rsidR="00B85E55" w:rsidRPr="00B551ED" w:rsidRDefault="00F93FBE" w:rsidP="00B85E55">
      <w:pPr>
        <w:spacing w:before="120"/>
        <w:ind w:left="284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br/>
        <w:t>Uwagi:</w:t>
      </w:r>
    </w:p>
    <w:p w14:paraId="41D70FC5" w14:textId="4A5DF11E" w:rsidR="00F93FBE" w:rsidRPr="00B551ED" w:rsidRDefault="00F93FBE" w:rsidP="00B85E55">
      <w:pPr>
        <w:spacing w:before="120"/>
        <w:ind w:left="284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07AF" w:rsidRPr="00B551E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7284D2A1" w14:textId="77777777" w:rsidR="00F93FBE" w:rsidRPr="00B551ED" w:rsidRDefault="00F93FBE" w:rsidP="008C6738">
      <w:pPr>
        <w:ind w:left="284"/>
        <w:rPr>
          <w:rFonts w:cs="Arial"/>
          <w:b/>
          <w:sz w:val="20"/>
          <w:szCs w:val="20"/>
        </w:rPr>
      </w:pPr>
      <w:r w:rsidRPr="00B551ED">
        <w:rPr>
          <w:rFonts w:cs="Arial"/>
          <w:sz w:val="20"/>
          <w:szCs w:val="20"/>
        </w:rPr>
        <w:br/>
      </w:r>
      <w:r w:rsidRPr="00B551ED">
        <w:rPr>
          <w:rFonts w:cs="Arial"/>
          <w:b/>
          <w:sz w:val="20"/>
          <w:szCs w:val="20"/>
        </w:rPr>
        <w:t>Dostawca:</w:t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  <w:t>Zamawiający:</w:t>
      </w:r>
    </w:p>
    <w:p w14:paraId="6C915110" w14:textId="77777777" w:rsidR="00F93FBE" w:rsidRPr="00B551ED" w:rsidRDefault="00F93FBE" w:rsidP="008C6738">
      <w:pPr>
        <w:spacing w:after="120"/>
        <w:ind w:left="284"/>
        <w:rPr>
          <w:rFonts w:cs="Arial"/>
          <w:b/>
          <w:sz w:val="20"/>
          <w:szCs w:val="20"/>
        </w:rPr>
      </w:pPr>
    </w:p>
    <w:p w14:paraId="1DDFC648" w14:textId="77777777" w:rsidR="00F93FBE" w:rsidRPr="00B551ED" w:rsidRDefault="00F93FBE">
      <w:pPr>
        <w:numPr>
          <w:ilvl w:val="0"/>
          <w:numId w:val="2"/>
        </w:numPr>
        <w:spacing w:after="200" w:line="276" w:lineRule="auto"/>
        <w:contextualSpacing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 xml:space="preserve">……………………. </w:t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  <w:t>2. ………………….</w:t>
      </w:r>
    </w:p>
    <w:p w14:paraId="2CC66830" w14:textId="77777777" w:rsidR="00F93FBE" w:rsidRPr="00B551ED" w:rsidRDefault="00F93FBE" w:rsidP="008C6738">
      <w:pPr>
        <w:ind w:left="284"/>
        <w:rPr>
          <w:rFonts w:cs="Arial"/>
          <w:sz w:val="20"/>
          <w:szCs w:val="20"/>
        </w:rPr>
      </w:pPr>
    </w:p>
    <w:p w14:paraId="5297BD79" w14:textId="77777777" w:rsidR="00F93FBE" w:rsidRPr="00B551ED" w:rsidRDefault="00F93FBE" w:rsidP="008C6738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  <w:t>3. …………………</w:t>
      </w:r>
    </w:p>
    <w:p w14:paraId="224CA21A" w14:textId="77777777" w:rsidR="00F93FBE" w:rsidRPr="00B551ED" w:rsidRDefault="00F93FBE" w:rsidP="00F93FBE">
      <w:pPr>
        <w:spacing w:line="360" w:lineRule="auto"/>
        <w:rPr>
          <w:rFonts w:cs="Arial"/>
          <w:sz w:val="20"/>
          <w:szCs w:val="20"/>
        </w:rPr>
      </w:pPr>
    </w:p>
    <w:p w14:paraId="770EE867" w14:textId="77777777" w:rsidR="00A751D3" w:rsidRPr="00B551ED" w:rsidRDefault="00F93FBE" w:rsidP="00A751D3">
      <w:pPr>
        <w:spacing w:line="360" w:lineRule="auto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br w:type="page"/>
      </w:r>
    </w:p>
    <w:p w14:paraId="2C7FBB74" w14:textId="157A8810" w:rsidR="00A751D3" w:rsidRPr="00B551ED" w:rsidRDefault="00A751D3" w:rsidP="00A751D3">
      <w:pPr>
        <w:spacing w:line="360" w:lineRule="auto"/>
        <w:rPr>
          <w:rFonts w:cs="Arial"/>
          <w:sz w:val="20"/>
          <w:szCs w:val="20"/>
        </w:rPr>
      </w:pPr>
      <w:r w:rsidRPr="00B551ED">
        <w:rPr>
          <w:rFonts w:cs="Arial"/>
          <w:b/>
          <w:color w:val="092D74"/>
          <w:sz w:val="20"/>
          <w:szCs w:val="20"/>
        </w:rPr>
        <w:lastRenderedPageBreak/>
        <w:t xml:space="preserve">Załącznik nr 2 - Protokół potwierdzający usunięcie wady w </w:t>
      </w:r>
      <w:r w:rsidR="001778E6" w:rsidRPr="00B551ED">
        <w:rPr>
          <w:rFonts w:cs="Arial"/>
          <w:b/>
          <w:color w:val="092D74"/>
          <w:sz w:val="20"/>
          <w:szCs w:val="20"/>
        </w:rPr>
        <w:t>P</w:t>
      </w:r>
      <w:r w:rsidRPr="00B551ED">
        <w:rPr>
          <w:rFonts w:cs="Arial"/>
          <w:b/>
          <w:color w:val="092D74"/>
          <w:sz w:val="20"/>
          <w:szCs w:val="20"/>
        </w:rPr>
        <w:t>rzedmiocie</w:t>
      </w:r>
      <w:r w:rsidR="001778E6" w:rsidRPr="00B551ED">
        <w:rPr>
          <w:rFonts w:cs="Arial"/>
          <w:b/>
          <w:color w:val="092D74"/>
          <w:sz w:val="20"/>
          <w:szCs w:val="20"/>
        </w:rPr>
        <w:t xml:space="preserve"> Zamówienia</w:t>
      </w:r>
    </w:p>
    <w:p w14:paraId="70F37C6F" w14:textId="4A0492C7" w:rsidR="00F93FBE" w:rsidRPr="00B551ED" w:rsidRDefault="00F93FBE" w:rsidP="00F93FBE">
      <w:pPr>
        <w:spacing w:line="360" w:lineRule="auto"/>
        <w:rPr>
          <w:rFonts w:cs="Arial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1092"/>
        <w:gridCol w:w="369"/>
        <w:gridCol w:w="2225"/>
      </w:tblGrid>
      <w:tr w:rsidR="006307AF" w:rsidRPr="00A30BF4" w14:paraId="5B812C6D" w14:textId="77777777" w:rsidTr="006307AF">
        <w:trPr>
          <w:trHeight w:val="510"/>
        </w:trPr>
        <w:tc>
          <w:tcPr>
            <w:tcW w:w="7806" w:type="dxa"/>
            <w:gridSpan w:val="4"/>
            <w:vMerge w:val="restart"/>
            <w:shd w:val="clear" w:color="auto" w:fill="auto"/>
            <w:vAlign w:val="center"/>
          </w:tcPr>
          <w:p w14:paraId="4FD48C5C" w14:textId="77777777" w:rsidR="006307AF" w:rsidRPr="00B551ED" w:rsidRDefault="006307AF" w:rsidP="006307A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81983D5" w14:textId="20803546" w:rsidR="006307AF" w:rsidRPr="00B551ED" w:rsidRDefault="006307AF" w:rsidP="006307A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Protokół potwierdzający usunięcie wady w </w:t>
            </w:r>
            <w:r w:rsidR="001778E6" w:rsidRPr="00B551ED">
              <w:rPr>
                <w:rFonts w:cs="Arial"/>
                <w:b/>
                <w:sz w:val="20"/>
                <w:szCs w:val="20"/>
              </w:rPr>
              <w:t>Przedmiocie Zamówienia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5E3571F" w14:textId="77777777" w:rsidR="006307AF" w:rsidRPr="00B551ED" w:rsidRDefault="006307AF" w:rsidP="00650C86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Nr protokołu:</w:t>
            </w:r>
          </w:p>
          <w:p w14:paraId="2D922AD0" w14:textId="1E2D2A4A" w:rsidR="006307AF" w:rsidRPr="00B551ED" w:rsidRDefault="006307AF" w:rsidP="00B74865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PPUW</w:t>
            </w:r>
            <w:r w:rsidRPr="00B551ED">
              <w:rPr>
                <w:rFonts w:cs="Arial"/>
                <w:sz w:val="20"/>
                <w:szCs w:val="20"/>
                <w:vertAlign w:val="superscript"/>
              </w:rPr>
              <w:t xml:space="preserve"> </w:t>
            </w:r>
            <w:r w:rsidRPr="00B551ED">
              <w:rPr>
                <w:rFonts w:cs="Arial"/>
                <w:sz w:val="20"/>
                <w:szCs w:val="20"/>
              </w:rPr>
              <w:t xml:space="preserve">nr </w:t>
            </w:r>
            <w:r w:rsidRPr="00B551ED">
              <w:rPr>
                <w:rFonts w:cs="Arial"/>
                <w:b/>
                <w:sz w:val="20"/>
                <w:szCs w:val="20"/>
              </w:rPr>
              <w:t>xxx</w:t>
            </w:r>
            <w:r w:rsidRPr="00B551ED">
              <w:rPr>
                <w:rFonts w:cs="Arial"/>
                <w:sz w:val="20"/>
                <w:szCs w:val="20"/>
              </w:rPr>
              <w:t xml:space="preserve">/nr </w:t>
            </w:r>
            <w:r w:rsidR="00B74865" w:rsidRPr="00B551ED">
              <w:rPr>
                <w:rFonts w:cs="Arial"/>
                <w:sz w:val="20"/>
                <w:szCs w:val="20"/>
              </w:rPr>
              <w:t>U</w:t>
            </w:r>
            <w:r w:rsidRPr="00B551ED">
              <w:rPr>
                <w:rFonts w:cs="Arial"/>
                <w:sz w:val="20"/>
                <w:szCs w:val="20"/>
              </w:rPr>
              <w:t>mowy, zamówienia</w:t>
            </w:r>
          </w:p>
        </w:tc>
      </w:tr>
      <w:tr w:rsidR="006307AF" w:rsidRPr="00A30BF4" w14:paraId="4ECB2DF3" w14:textId="77777777" w:rsidTr="00E840A9">
        <w:trPr>
          <w:trHeight w:val="510"/>
        </w:trPr>
        <w:tc>
          <w:tcPr>
            <w:tcW w:w="7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55E0BF1B" w14:textId="77777777" w:rsidR="006307AF" w:rsidRPr="00B551ED" w:rsidRDefault="006307AF" w:rsidP="00650C86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04F9E" w14:textId="77777777" w:rsidR="006307AF" w:rsidRPr="00B551ED" w:rsidRDefault="006307AF" w:rsidP="00650C86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Data: </w:t>
            </w:r>
          </w:p>
        </w:tc>
      </w:tr>
      <w:tr w:rsidR="00F93FBE" w:rsidRPr="00A30BF4" w14:paraId="6508A589" w14:textId="77777777" w:rsidTr="00650C86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E9D0A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Nr Umowy/zamówienia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B79B3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01632EE0" w14:textId="77777777" w:rsidTr="00650C86">
        <w:tc>
          <w:tcPr>
            <w:tcW w:w="3227" w:type="dxa"/>
            <w:shd w:val="clear" w:color="auto" w:fill="auto"/>
            <w:vAlign w:val="center"/>
          </w:tcPr>
          <w:p w14:paraId="17C36CFC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Tytuł Umowy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3F38CED2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1C7E09F6" w14:textId="77777777" w:rsidTr="00650C86">
        <w:tc>
          <w:tcPr>
            <w:tcW w:w="3227" w:type="dxa"/>
            <w:shd w:val="clear" w:color="auto" w:fill="auto"/>
            <w:vAlign w:val="center"/>
          </w:tcPr>
          <w:p w14:paraId="550A0005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Dostawca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7BAFA5F1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306FAA49" w14:textId="77777777" w:rsidTr="00650C86">
        <w:tc>
          <w:tcPr>
            <w:tcW w:w="3227" w:type="dxa"/>
            <w:shd w:val="clear" w:color="auto" w:fill="auto"/>
            <w:vAlign w:val="center"/>
          </w:tcPr>
          <w:p w14:paraId="2A50DC23" w14:textId="1B8FC1C9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Zakład </w:t>
            </w:r>
            <w:r w:rsidR="001C22E8" w:rsidRPr="00B551ED">
              <w:rPr>
                <w:rFonts w:cs="Arial"/>
                <w:b/>
                <w:sz w:val="20"/>
                <w:szCs w:val="20"/>
              </w:rPr>
              <w:t>Zama</w:t>
            </w:r>
            <w:r w:rsidR="00EA598F" w:rsidRPr="00B551ED">
              <w:rPr>
                <w:rFonts w:cs="Arial"/>
                <w:b/>
                <w:sz w:val="20"/>
                <w:szCs w:val="20"/>
              </w:rPr>
              <w:t>w</w:t>
            </w:r>
            <w:r w:rsidR="001C22E8" w:rsidRPr="00B551ED">
              <w:rPr>
                <w:rFonts w:cs="Arial"/>
                <w:b/>
                <w:sz w:val="20"/>
                <w:szCs w:val="20"/>
              </w:rPr>
              <w:t>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7B1A0646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47E0EC01" w14:textId="77777777" w:rsidTr="00650C86">
        <w:tc>
          <w:tcPr>
            <w:tcW w:w="3227" w:type="dxa"/>
            <w:shd w:val="clear" w:color="auto" w:fill="auto"/>
            <w:vAlign w:val="center"/>
          </w:tcPr>
          <w:p w14:paraId="46E479ED" w14:textId="34BD073D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Kierownik projektu </w:t>
            </w:r>
            <w:r w:rsidR="001C22E8" w:rsidRPr="00B551ED">
              <w:rPr>
                <w:rFonts w:cs="Arial"/>
                <w:b/>
                <w:sz w:val="20"/>
                <w:szCs w:val="20"/>
              </w:rPr>
              <w:t>Zamawiającego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462656E8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F93FBE" w:rsidRPr="00A30BF4" w14:paraId="7AEFE9DE" w14:textId="77777777" w:rsidTr="00650C86">
        <w:tc>
          <w:tcPr>
            <w:tcW w:w="3227" w:type="dxa"/>
            <w:shd w:val="clear" w:color="auto" w:fill="auto"/>
            <w:vAlign w:val="center"/>
          </w:tcPr>
          <w:p w14:paraId="1ACAC785" w14:textId="77777777" w:rsidR="00F93FBE" w:rsidRPr="00B551ED" w:rsidRDefault="00F93FBE" w:rsidP="009E5D65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Obiekt/instalacja/urządzenie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54F508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6492B32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KKS</w:t>
            </w:r>
          </w:p>
        </w:tc>
        <w:tc>
          <w:tcPr>
            <w:tcW w:w="2594" w:type="dxa"/>
            <w:gridSpan w:val="2"/>
            <w:shd w:val="clear" w:color="auto" w:fill="auto"/>
            <w:vAlign w:val="center"/>
          </w:tcPr>
          <w:p w14:paraId="400AD73C" w14:textId="77777777" w:rsidR="00F93FBE" w:rsidRPr="00B551ED" w:rsidRDefault="00F93FBE" w:rsidP="00650C86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60EBD804" w14:textId="77777777" w:rsidR="00F93FBE" w:rsidRPr="00B551ED" w:rsidRDefault="00F93FBE" w:rsidP="00F93FBE">
      <w:pPr>
        <w:spacing w:after="60"/>
        <w:rPr>
          <w:rFonts w:cs="Arial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"/>
        <w:gridCol w:w="2268"/>
        <w:gridCol w:w="2693"/>
        <w:gridCol w:w="2410"/>
      </w:tblGrid>
      <w:tr w:rsidR="00F93FBE" w:rsidRPr="00A30BF4" w14:paraId="623B9CAE" w14:textId="77777777" w:rsidTr="00650C86">
        <w:tc>
          <w:tcPr>
            <w:tcW w:w="2127" w:type="dxa"/>
            <w:shd w:val="clear" w:color="auto" w:fill="auto"/>
            <w:vAlign w:val="center"/>
          </w:tcPr>
          <w:p w14:paraId="52CB00B9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E788EE" w14:textId="7777777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CF67D" w14:textId="4C3BD800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 xml:space="preserve">Imię </w:t>
            </w:r>
            <w:r w:rsidR="00C43D9F" w:rsidRPr="00B551ED">
              <w:rPr>
                <w:rFonts w:cs="Arial"/>
                <w:sz w:val="20"/>
                <w:szCs w:val="20"/>
              </w:rPr>
              <w:t xml:space="preserve">i </w:t>
            </w:r>
            <w:r w:rsidRPr="00B551ED">
              <w:rPr>
                <w:rFonts w:cs="Arial"/>
                <w:sz w:val="20"/>
                <w:szCs w:val="20"/>
              </w:rPr>
              <w:t>Nazwisko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09060F" w14:textId="7777777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Firma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3A2F76" w14:textId="77777777" w:rsidR="00F93FBE" w:rsidRPr="00B551ED" w:rsidRDefault="00F93FBE" w:rsidP="009E5D65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Stanowisko</w:t>
            </w:r>
          </w:p>
        </w:tc>
      </w:tr>
      <w:tr w:rsidR="00F93FBE" w:rsidRPr="00A30BF4" w14:paraId="133F0F02" w14:textId="77777777" w:rsidTr="00650C86">
        <w:tc>
          <w:tcPr>
            <w:tcW w:w="2127" w:type="dxa"/>
            <w:shd w:val="clear" w:color="auto" w:fill="auto"/>
            <w:vAlign w:val="center"/>
          </w:tcPr>
          <w:p w14:paraId="23F69EBF" w14:textId="77777777" w:rsidR="00F93FBE" w:rsidRPr="00B551ED" w:rsidRDefault="00F93FBE" w:rsidP="00650C8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Dostawca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34CF91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BC0C5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EF3043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1B6D5C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</w:tr>
      <w:tr w:rsidR="00F93FBE" w:rsidRPr="00A30BF4" w14:paraId="3F1C4DB3" w14:textId="77777777" w:rsidTr="00650C86">
        <w:tc>
          <w:tcPr>
            <w:tcW w:w="2127" w:type="dxa"/>
            <w:shd w:val="clear" w:color="auto" w:fill="auto"/>
            <w:vAlign w:val="center"/>
          </w:tcPr>
          <w:p w14:paraId="752F761F" w14:textId="77777777" w:rsidR="00F93FBE" w:rsidRPr="00B551ED" w:rsidRDefault="00F93FBE" w:rsidP="00650C8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D37E85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98684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A3366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B2816F" w14:textId="77777777" w:rsidR="00F93FBE" w:rsidRPr="00B551ED" w:rsidRDefault="00F93FBE" w:rsidP="00650C86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551ED">
              <w:rPr>
                <w:rFonts w:cs="Arial"/>
                <w:i/>
                <w:sz w:val="20"/>
                <w:szCs w:val="20"/>
              </w:rPr>
              <w:t>Przedstawiciel Spółki/ Oddziału</w:t>
            </w:r>
          </w:p>
        </w:tc>
      </w:tr>
      <w:tr w:rsidR="00F93FBE" w:rsidRPr="00A30BF4" w14:paraId="197505B8" w14:textId="77777777" w:rsidTr="00650C86">
        <w:tc>
          <w:tcPr>
            <w:tcW w:w="2127" w:type="dxa"/>
            <w:shd w:val="clear" w:color="auto" w:fill="auto"/>
            <w:vAlign w:val="center"/>
          </w:tcPr>
          <w:p w14:paraId="3BDDA5B8" w14:textId="77777777" w:rsidR="00F93FBE" w:rsidRPr="00B551ED" w:rsidRDefault="00F93FBE" w:rsidP="00650C86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Zamawiający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B4794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65DA66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784888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835C34" w14:textId="1E067F02" w:rsidR="00F93FBE" w:rsidRPr="00B551ED" w:rsidRDefault="0038117B" w:rsidP="00650C86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B551ED">
              <w:rPr>
                <w:rFonts w:cs="Arial"/>
                <w:i/>
                <w:sz w:val="20"/>
                <w:szCs w:val="20"/>
              </w:rPr>
              <w:t>Przedstawiciel Spółki/ Oddziału</w:t>
            </w:r>
          </w:p>
        </w:tc>
      </w:tr>
    </w:tbl>
    <w:p w14:paraId="39691A9E" w14:textId="77777777" w:rsidR="00F93FBE" w:rsidRPr="00B551ED" w:rsidRDefault="00F93FBE" w:rsidP="00F93FBE">
      <w:pPr>
        <w:spacing w:after="60"/>
        <w:rPr>
          <w:rFonts w:cs="Arial"/>
          <w:sz w:val="20"/>
          <w:szCs w:val="20"/>
        </w:rPr>
      </w:pPr>
    </w:p>
    <w:p w14:paraId="102EF0C6" w14:textId="77777777" w:rsidR="00F93FBE" w:rsidRPr="00B551ED" w:rsidRDefault="00F93FBE" w:rsidP="009E5D65">
      <w:pPr>
        <w:spacing w:after="120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Na podstawie niniejszego protokołu stwierdzono, że niżej wymienione wady w przedmiocie dostawy zostały usunięte: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105"/>
        <w:gridCol w:w="2410"/>
      </w:tblGrid>
      <w:tr w:rsidR="00F93FBE" w:rsidRPr="00A30BF4" w14:paraId="4E1643CD" w14:textId="77777777" w:rsidTr="00650C86">
        <w:tc>
          <w:tcPr>
            <w:tcW w:w="516" w:type="dxa"/>
            <w:shd w:val="clear" w:color="auto" w:fill="auto"/>
            <w:vAlign w:val="center"/>
          </w:tcPr>
          <w:p w14:paraId="73D79971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7105" w:type="dxa"/>
            <w:shd w:val="clear" w:color="auto" w:fill="auto"/>
            <w:vAlign w:val="center"/>
          </w:tcPr>
          <w:p w14:paraId="31268920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Opis wady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675AE1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Rzeczywisty termin usunięcia wady</w:t>
            </w:r>
          </w:p>
        </w:tc>
      </w:tr>
      <w:tr w:rsidR="00F93FBE" w:rsidRPr="00A30BF4" w14:paraId="06148CA3" w14:textId="77777777" w:rsidTr="00650C86">
        <w:tc>
          <w:tcPr>
            <w:tcW w:w="516" w:type="dxa"/>
            <w:shd w:val="clear" w:color="auto" w:fill="auto"/>
            <w:vAlign w:val="center"/>
          </w:tcPr>
          <w:p w14:paraId="4733F60D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105" w:type="dxa"/>
            <w:shd w:val="clear" w:color="auto" w:fill="auto"/>
            <w:vAlign w:val="center"/>
          </w:tcPr>
          <w:p w14:paraId="2F731DC0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491E19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</w:tr>
      <w:tr w:rsidR="00F93FBE" w:rsidRPr="00A30BF4" w14:paraId="0D33764E" w14:textId="77777777" w:rsidTr="00650C86">
        <w:tc>
          <w:tcPr>
            <w:tcW w:w="516" w:type="dxa"/>
            <w:shd w:val="clear" w:color="auto" w:fill="auto"/>
            <w:vAlign w:val="center"/>
          </w:tcPr>
          <w:p w14:paraId="5D63FDE3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105" w:type="dxa"/>
            <w:shd w:val="clear" w:color="auto" w:fill="auto"/>
            <w:vAlign w:val="center"/>
          </w:tcPr>
          <w:p w14:paraId="600FE1E7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5A3F18" w14:textId="77777777" w:rsidR="00F93FBE" w:rsidRPr="00B551ED" w:rsidRDefault="00F93FBE" w:rsidP="00650C8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A4E481C" w14:textId="5E01B1F5" w:rsidR="00F93FBE" w:rsidRPr="00B551ED" w:rsidRDefault="00F93FBE" w:rsidP="008C6738">
      <w:pPr>
        <w:ind w:left="284"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br/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07AF" w:rsidRPr="00B551E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78310F5E" w14:textId="77777777" w:rsidR="00F93FBE" w:rsidRPr="00B551ED" w:rsidRDefault="00F93FBE" w:rsidP="008C6738">
      <w:pPr>
        <w:ind w:left="284"/>
        <w:rPr>
          <w:rFonts w:cs="Arial"/>
          <w:b/>
          <w:sz w:val="20"/>
          <w:szCs w:val="20"/>
        </w:rPr>
      </w:pPr>
    </w:p>
    <w:p w14:paraId="0D278801" w14:textId="77777777" w:rsidR="00F93FBE" w:rsidRPr="00B551ED" w:rsidRDefault="00F93FBE" w:rsidP="008C6738">
      <w:pPr>
        <w:ind w:left="284"/>
        <w:rPr>
          <w:rFonts w:cs="Arial"/>
          <w:b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t>Dostawca:</w:t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  <w:t>Zamawiający:</w:t>
      </w:r>
    </w:p>
    <w:p w14:paraId="409955C5" w14:textId="77777777" w:rsidR="00F93FBE" w:rsidRPr="00B551ED" w:rsidRDefault="00F93FBE" w:rsidP="008C6738">
      <w:pPr>
        <w:ind w:left="284"/>
        <w:rPr>
          <w:rFonts w:cs="Arial"/>
          <w:b/>
          <w:sz w:val="20"/>
          <w:szCs w:val="20"/>
        </w:rPr>
      </w:pPr>
    </w:p>
    <w:p w14:paraId="557C4460" w14:textId="4AB6B6A5" w:rsidR="00F93FBE" w:rsidRPr="00B551ED" w:rsidRDefault="00F93FBE">
      <w:pPr>
        <w:numPr>
          <w:ilvl w:val="0"/>
          <w:numId w:val="3"/>
        </w:numPr>
        <w:spacing w:after="200" w:line="276" w:lineRule="auto"/>
        <w:contextualSpacing/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 xml:space="preserve">……………………. </w:t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  <w:t>2. ………………….</w:t>
      </w:r>
    </w:p>
    <w:p w14:paraId="1B58009A" w14:textId="77777777" w:rsidR="00F93FBE" w:rsidRPr="00B551ED" w:rsidRDefault="00F93FBE" w:rsidP="008C6738">
      <w:pPr>
        <w:ind w:left="284"/>
        <w:rPr>
          <w:rFonts w:cs="Arial"/>
          <w:sz w:val="20"/>
          <w:szCs w:val="20"/>
        </w:rPr>
      </w:pPr>
    </w:p>
    <w:p w14:paraId="1A1BD2BD" w14:textId="508727F6" w:rsidR="004B0121" w:rsidRPr="00B551ED" w:rsidRDefault="00F93FBE" w:rsidP="008C6738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  <w:t>3. …………………</w:t>
      </w:r>
    </w:p>
    <w:p w14:paraId="6C14ED85" w14:textId="77777777" w:rsidR="004B0121" w:rsidRPr="00B551ED" w:rsidRDefault="004B0121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br w:type="page"/>
      </w:r>
    </w:p>
    <w:p w14:paraId="7CEC06B2" w14:textId="77B33364" w:rsidR="004B0121" w:rsidRPr="00B551ED" w:rsidRDefault="004B0121" w:rsidP="004B0121">
      <w:pPr>
        <w:rPr>
          <w:rFonts w:cs="Arial"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lastRenderedPageBreak/>
        <w:t xml:space="preserve">Załącznik nr </w:t>
      </w:r>
      <w:r w:rsidR="001778E6" w:rsidRPr="00B551ED">
        <w:rPr>
          <w:rFonts w:cs="Arial"/>
          <w:b/>
          <w:sz w:val="20"/>
          <w:szCs w:val="20"/>
        </w:rPr>
        <w:t>3</w:t>
      </w:r>
      <w:r w:rsidRPr="00B551ED">
        <w:rPr>
          <w:rFonts w:cs="Arial"/>
          <w:b/>
          <w:sz w:val="20"/>
          <w:szCs w:val="20"/>
        </w:rPr>
        <w:t xml:space="preserve"> - Protokół potwierdzający odbiór Przedmiotu Zamówienia</w:t>
      </w:r>
    </w:p>
    <w:p w14:paraId="05C9E18A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8"/>
        <w:gridCol w:w="2014"/>
        <w:gridCol w:w="4793"/>
      </w:tblGrid>
      <w:tr w:rsidR="004B0121" w:rsidRPr="00A30BF4" w14:paraId="4267DF34" w14:textId="77777777" w:rsidTr="004B0121">
        <w:trPr>
          <w:trHeight w:val="510"/>
        </w:trPr>
        <w:tc>
          <w:tcPr>
            <w:tcW w:w="5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CD0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</w:p>
          <w:p w14:paraId="60041B72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Protokół potwierdzający odbiór Przedmiotu Zamówienia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D3FC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Nr protokołu:</w:t>
            </w:r>
          </w:p>
          <w:p w14:paraId="79DA2FC7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PPUW</w:t>
            </w:r>
            <w:r w:rsidRPr="00B551ED">
              <w:rPr>
                <w:rFonts w:cs="Arial"/>
                <w:sz w:val="20"/>
                <w:szCs w:val="20"/>
                <w:vertAlign w:val="superscript"/>
              </w:rPr>
              <w:t xml:space="preserve"> </w:t>
            </w:r>
            <w:r w:rsidRPr="00B551ED">
              <w:rPr>
                <w:rFonts w:cs="Arial"/>
                <w:sz w:val="20"/>
                <w:szCs w:val="20"/>
              </w:rPr>
              <w:t xml:space="preserve">nr </w:t>
            </w:r>
            <w:r w:rsidRPr="00B551ED">
              <w:rPr>
                <w:rFonts w:cs="Arial"/>
                <w:b/>
                <w:sz w:val="20"/>
                <w:szCs w:val="20"/>
              </w:rPr>
              <w:t>xxx</w:t>
            </w:r>
            <w:r w:rsidRPr="00B551ED">
              <w:rPr>
                <w:rFonts w:cs="Arial"/>
                <w:sz w:val="20"/>
                <w:szCs w:val="20"/>
              </w:rPr>
              <w:t>/nr Umowy, zamówienia</w:t>
            </w:r>
          </w:p>
        </w:tc>
      </w:tr>
      <w:tr w:rsidR="004B0121" w:rsidRPr="00A30BF4" w14:paraId="426907F0" w14:textId="77777777" w:rsidTr="004B0121">
        <w:trPr>
          <w:trHeight w:val="764"/>
        </w:trPr>
        <w:tc>
          <w:tcPr>
            <w:tcW w:w="12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95C0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A1A5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 xml:space="preserve">Data: </w:t>
            </w:r>
          </w:p>
        </w:tc>
      </w:tr>
      <w:tr w:rsidR="004B0121" w:rsidRPr="00A30BF4" w14:paraId="6701D794" w14:textId="77777777" w:rsidTr="004B0121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6996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Nr Umowy/zamówienia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92CF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4B0121" w:rsidRPr="00A30BF4" w14:paraId="620F998D" w14:textId="77777777" w:rsidTr="004B0121">
        <w:trPr>
          <w:trHeight w:val="68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3470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Tytuł Umowy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8733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4B0121" w:rsidRPr="00A30BF4" w14:paraId="4CAA063C" w14:textId="77777777" w:rsidTr="004B0121">
        <w:trPr>
          <w:trHeight w:val="6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90E4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Dostawca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610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4B0121" w:rsidRPr="00A30BF4" w14:paraId="7E4BF3C9" w14:textId="77777777" w:rsidTr="004B0121">
        <w:trPr>
          <w:trHeight w:val="7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FE25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Zakład Zamawiającego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9CD1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42D45B82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95"/>
        <w:gridCol w:w="3036"/>
        <w:gridCol w:w="2766"/>
        <w:gridCol w:w="2384"/>
      </w:tblGrid>
      <w:tr w:rsidR="004B0121" w:rsidRPr="00A30BF4" w14:paraId="0CA4FDBA" w14:textId="77777777" w:rsidTr="004B012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CDF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BE43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F5B8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Imię i Nazwisko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6478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Firma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1427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Stanowisko</w:t>
            </w:r>
          </w:p>
        </w:tc>
      </w:tr>
      <w:tr w:rsidR="004B0121" w:rsidRPr="00A30BF4" w14:paraId="208EFC5C" w14:textId="77777777" w:rsidTr="004B0121">
        <w:trPr>
          <w:trHeight w:val="54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8F14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Dostawca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C930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DE87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6DF29B56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0F3E23B9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5DED3A9C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70EE5AAB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031956D3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8423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85A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</w:tc>
      </w:tr>
      <w:tr w:rsidR="004B0121" w:rsidRPr="00A30BF4" w14:paraId="41FA2AF7" w14:textId="77777777" w:rsidTr="004B012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BF9" w14:textId="77777777" w:rsidR="004B0121" w:rsidRPr="00B551ED" w:rsidRDefault="004B0121" w:rsidP="004B0121">
            <w:pPr>
              <w:rPr>
                <w:rFonts w:cs="Arial"/>
                <w:b/>
                <w:sz w:val="20"/>
                <w:szCs w:val="20"/>
              </w:rPr>
            </w:pPr>
            <w:r w:rsidRPr="00B551ED">
              <w:rPr>
                <w:rFonts w:cs="Arial"/>
                <w:b/>
                <w:sz w:val="20"/>
                <w:szCs w:val="20"/>
              </w:rPr>
              <w:t>Przyjmujący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0BEE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  <w:r w:rsidRPr="00B551ED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4CFB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6C2FF067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06269A9B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1205D11A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04338D0B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48B6941F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  <w:p w14:paraId="1F5D3AC9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C79" w14:textId="77777777" w:rsidR="004B0121" w:rsidRPr="00B551ED" w:rsidRDefault="004B0121" w:rsidP="004B012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846D" w14:textId="77777777" w:rsidR="004B0121" w:rsidRPr="00B551ED" w:rsidRDefault="004B0121" w:rsidP="004B0121">
            <w:pPr>
              <w:rPr>
                <w:rFonts w:cs="Arial"/>
                <w:i/>
                <w:sz w:val="20"/>
                <w:szCs w:val="20"/>
              </w:rPr>
            </w:pPr>
          </w:p>
          <w:p w14:paraId="67C31499" w14:textId="77777777" w:rsidR="004B0121" w:rsidRPr="00B551ED" w:rsidRDefault="004B0121" w:rsidP="004B0121">
            <w:pPr>
              <w:rPr>
                <w:rFonts w:cs="Arial"/>
                <w:i/>
                <w:sz w:val="20"/>
                <w:szCs w:val="20"/>
              </w:rPr>
            </w:pPr>
          </w:p>
        </w:tc>
      </w:tr>
    </w:tbl>
    <w:p w14:paraId="354F2976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38F664A4" w14:textId="6E4055F0" w:rsidR="004B0121" w:rsidRPr="00B551ED" w:rsidRDefault="004B0121" w:rsidP="004B0121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br/>
        <w:t>Uwagi: …………………………………………………………………………………………………………………………………</w:t>
      </w:r>
    </w:p>
    <w:p w14:paraId="5F7FBA13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42124438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51CFDF9A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2EC1E6D2" w14:textId="39FC74AE" w:rsidR="004B0121" w:rsidRPr="00B551ED" w:rsidRDefault="004B0121" w:rsidP="004B0121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5FC0D1E4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0340FC3C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6F194C8E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2838CF9C" w14:textId="155B3F8D" w:rsidR="004B0121" w:rsidRPr="00B551ED" w:rsidRDefault="004B0121" w:rsidP="004B0121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4C398472" w14:textId="77777777" w:rsidR="004B0121" w:rsidRPr="00B551ED" w:rsidRDefault="004B0121" w:rsidP="004B0121">
      <w:pPr>
        <w:rPr>
          <w:rFonts w:cs="Arial"/>
          <w:b/>
          <w:sz w:val="20"/>
          <w:szCs w:val="20"/>
        </w:rPr>
      </w:pPr>
    </w:p>
    <w:p w14:paraId="559AE62D" w14:textId="77777777" w:rsidR="004B0121" w:rsidRPr="00B551ED" w:rsidRDefault="004B0121" w:rsidP="004B0121">
      <w:pPr>
        <w:rPr>
          <w:rFonts w:cs="Arial"/>
          <w:b/>
          <w:sz w:val="20"/>
          <w:szCs w:val="20"/>
        </w:rPr>
      </w:pPr>
      <w:r w:rsidRPr="00B551ED">
        <w:rPr>
          <w:rFonts w:cs="Arial"/>
          <w:b/>
          <w:sz w:val="20"/>
          <w:szCs w:val="20"/>
        </w:rPr>
        <w:t>Dostawca:</w:t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</w:r>
      <w:r w:rsidRPr="00B551ED">
        <w:rPr>
          <w:rFonts w:cs="Arial"/>
          <w:b/>
          <w:sz w:val="20"/>
          <w:szCs w:val="20"/>
        </w:rPr>
        <w:tab/>
        <w:t>Przyjmujący:</w:t>
      </w:r>
    </w:p>
    <w:p w14:paraId="327D213E" w14:textId="77777777" w:rsidR="004B0121" w:rsidRPr="00B551ED" w:rsidRDefault="004B0121" w:rsidP="004B0121">
      <w:pPr>
        <w:rPr>
          <w:rFonts w:cs="Arial"/>
          <w:b/>
          <w:sz w:val="20"/>
          <w:szCs w:val="20"/>
        </w:rPr>
      </w:pPr>
    </w:p>
    <w:p w14:paraId="057119A6" w14:textId="77777777" w:rsidR="004B0121" w:rsidRPr="00B551ED" w:rsidRDefault="004B0121" w:rsidP="004B0121">
      <w:pPr>
        <w:rPr>
          <w:rFonts w:cs="Arial"/>
          <w:sz w:val="20"/>
          <w:szCs w:val="20"/>
        </w:rPr>
      </w:pPr>
      <w:r w:rsidRPr="00B551ED">
        <w:rPr>
          <w:rFonts w:cs="Arial"/>
          <w:sz w:val="20"/>
          <w:szCs w:val="20"/>
        </w:rPr>
        <w:t xml:space="preserve">1……………..................………. </w:t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</w:r>
      <w:r w:rsidRPr="00B551ED">
        <w:rPr>
          <w:rFonts w:cs="Arial"/>
          <w:sz w:val="20"/>
          <w:szCs w:val="20"/>
        </w:rPr>
        <w:tab/>
        <w:t xml:space="preserve">                 2. ……………....................…….</w:t>
      </w:r>
    </w:p>
    <w:p w14:paraId="5EF1ABC7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7857CD27" w14:textId="77777777" w:rsidR="004B0121" w:rsidRPr="00B551ED" w:rsidRDefault="004B0121" w:rsidP="004B0121">
      <w:pPr>
        <w:rPr>
          <w:rFonts w:cs="Arial"/>
          <w:sz w:val="20"/>
          <w:szCs w:val="20"/>
        </w:rPr>
      </w:pPr>
    </w:p>
    <w:p w14:paraId="30553962" w14:textId="77777777" w:rsidR="00F93FBE" w:rsidRPr="00B551ED" w:rsidRDefault="00F93FBE" w:rsidP="008C6738">
      <w:pPr>
        <w:rPr>
          <w:rFonts w:cs="Arial"/>
          <w:sz w:val="20"/>
          <w:szCs w:val="20"/>
        </w:rPr>
      </w:pPr>
    </w:p>
    <w:p w14:paraId="38705861" w14:textId="77777777" w:rsidR="00F93FBE" w:rsidRPr="00B551ED" w:rsidRDefault="00F93FBE" w:rsidP="00F93FBE">
      <w:pPr>
        <w:spacing w:after="200"/>
        <w:rPr>
          <w:rFonts w:cs="Arial"/>
          <w:sz w:val="20"/>
          <w:szCs w:val="20"/>
        </w:rPr>
      </w:pPr>
    </w:p>
    <w:bookmarkEnd w:id="0"/>
    <w:p w14:paraId="240A6B46" w14:textId="77777777" w:rsidR="00BD0716" w:rsidRPr="00B551ED" w:rsidRDefault="00BD0716" w:rsidP="00F93FBE">
      <w:pPr>
        <w:rPr>
          <w:rFonts w:cs="Arial"/>
          <w:sz w:val="20"/>
          <w:szCs w:val="20"/>
        </w:rPr>
      </w:pPr>
    </w:p>
    <w:sectPr w:rsidR="00BD0716" w:rsidRPr="00B551ED" w:rsidSect="00852762"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9A45" w14:textId="77777777" w:rsidR="006706B0" w:rsidRDefault="006706B0" w:rsidP="00BD627E">
      <w:r>
        <w:separator/>
      </w:r>
    </w:p>
    <w:p w14:paraId="28122ED2" w14:textId="77777777" w:rsidR="006706B0" w:rsidRDefault="006706B0"/>
  </w:endnote>
  <w:endnote w:type="continuationSeparator" w:id="0">
    <w:p w14:paraId="40AB01A5" w14:textId="77777777" w:rsidR="006706B0" w:rsidRDefault="006706B0" w:rsidP="00BD627E">
      <w:r>
        <w:continuationSeparator/>
      </w:r>
    </w:p>
    <w:p w14:paraId="7B6AFA5E" w14:textId="77777777" w:rsidR="006706B0" w:rsidRDefault="006706B0"/>
  </w:endnote>
  <w:endnote w:type="continuationNotice" w:id="1">
    <w:p w14:paraId="60FC340F" w14:textId="77777777" w:rsidR="006706B0" w:rsidRDefault="006706B0"/>
    <w:p w14:paraId="46660934" w14:textId="77777777" w:rsidR="006706B0" w:rsidRDefault="006706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23905B6C" w14:textId="43D6321C" w:rsidR="00C22A29" w:rsidRPr="00487409" w:rsidRDefault="00C22A29" w:rsidP="008C6738">
            <w:pPr>
              <w:jc w:val="center"/>
              <w:rPr>
                <w:i/>
                <w:sz w:val="12"/>
              </w:rPr>
            </w:pPr>
          </w:p>
          <w:p w14:paraId="321DFD39" w14:textId="1CB76D19" w:rsidR="00D03D9C" w:rsidRDefault="00D03D9C" w:rsidP="008C6738">
            <w:pPr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4E5D2D">
              <w:rPr>
                <w:rFonts w:cs="Arial"/>
                <w:b/>
                <w:bCs/>
                <w:noProof/>
                <w:sz w:val="16"/>
              </w:rPr>
              <w:t>6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4E5D2D">
              <w:rPr>
                <w:rFonts w:cs="Arial"/>
                <w:b/>
                <w:bCs/>
                <w:noProof/>
                <w:sz w:val="16"/>
              </w:rPr>
              <w:t>6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21DFD3A" w14:textId="77777777" w:rsidR="00243D7F" w:rsidRDefault="00243D7F" w:rsidP="008C6738"/>
  <w:p w14:paraId="321DFD3B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4CE21E07" w14:textId="08DB3F2C" w:rsidR="00DE14C9" w:rsidRDefault="00DE14C9" w:rsidP="008C6738">
            <w:pPr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686425"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 w:rsidR="006D136E">
              <w:rPr>
                <w:b/>
                <w:bCs/>
                <w:noProof/>
                <w:sz w:val="16"/>
                <w:szCs w:val="16"/>
              </w:rPr>
              <w:t>8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1D19A6" w14:textId="77777777" w:rsidR="0031709F" w:rsidRDefault="0031709F" w:rsidP="008C67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FEC9" w14:textId="77777777" w:rsidR="006706B0" w:rsidRDefault="006706B0" w:rsidP="00BD627E">
      <w:r>
        <w:separator/>
      </w:r>
    </w:p>
    <w:p w14:paraId="3A5D42C1" w14:textId="77777777" w:rsidR="006706B0" w:rsidRDefault="006706B0"/>
  </w:footnote>
  <w:footnote w:type="continuationSeparator" w:id="0">
    <w:p w14:paraId="18E4D5ED" w14:textId="77777777" w:rsidR="006706B0" w:rsidRDefault="006706B0" w:rsidP="00BD627E">
      <w:r>
        <w:continuationSeparator/>
      </w:r>
    </w:p>
    <w:p w14:paraId="1DEFA071" w14:textId="77777777" w:rsidR="006706B0" w:rsidRDefault="006706B0"/>
  </w:footnote>
  <w:footnote w:type="continuationNotice" w:id="1">
    <w:p w14:paraId="2A264DD0" w14:textId="77777777" w:rsidR="006706B0" w:rsidRDefault="006706B0"/>
    <w:p w14:paraId="1A83F3C4" w14:textId="77777777" w:rsidR="006706B0" w:rsidRDefault="006706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41" w:type="dxa"/>
      <w:tblInd w:w="-176" w:type="dxa"/>
      <w:tblBorders>
        <w:bottom w:val="single" w:sz="4" w:space="0" w:color="748DCE"/>
      </w:tblBorders>
      <w:tblLook w:val="04A0" w:firstRow="1" w:lastRow="0" w:firstColumn="1" w:lastColumn="0" w:noHBand="0" w:noVBand="1"/>
    </w:tblPr>
    <w:tblGrid>
      <w:gridCol w:w="1701"/>
      <w:gridCol w:w="5235"/>
      <w:gridCol w:w="3305"/>
    </w:tblGrid>
    <w:tr w:rsidR="00184EAD" w:rsidRPr="00184EAD" w14:paraId="4447EE34" w14:textId="77777777" w:rsidTr="005D75DC">
      <w:trPr>
        <w:trHeight w:val="841"/>
      </w:trPr>
      <w:tc>
        <w:tcPr>
          <w:tcW w:w="1937" w:type="dxa"/>
        </w:tcPr>
        <w:p w14:paraId="56B5161C" w14:textId="1919CBDC" w:rsidR="00686425" w:rsidRPr="00E3049C" w:rsidRDefault="00560822" w:rsidP="00686425">
          <w:pPr>
            <w:tabs>
              <w:tab w:val="left" w:pos="3840"/>
            </w:tabs>
            <w:rPr>
              <w:sz w:val="16"/>
              <w:szCs w:val="16"/>
            </w:rPr>
          </w:pPr>
          <w:r w:rsidRPr="00A343F4">
            <w:rPr>
              <w:noProof/>
            </w:rPr>
            <w:drawing>
              <wp:anchor distT="0" distB="0" distL="114300" distR="114300" simplePos="0" relativeHeight="251671040" behindDoc="0" locked="0" layoutInCell="1" allowOverlap="1" wp14:anchorId="20669362" wp14:editId="768BE9EB">
                <wp:simplePos x="0" y="0"/>
                <wp:positionH relativeFrom="margin">
                  <wp:posOffset>-249031</wp:posOffset>
                </wp:positionH>
                <wp:positionV relativeFrom="paragraph">
                  <wp:posOffset>-3506</wp:posOffset>
                </wp:positionV>
                <wp:extent cx="810895" cy="619125"/>
                <wp:effectExtent l="0" t="0" r="0" b="0"/>
                <wp:wrapNone/>
                <wp:docPr id="1247219402" name="Obraz 124721940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D00FA0-9914-8C47-9EA7-AE96828A221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logo">
                          <a:extLst>
                            <a:ext uri="{FF2B5EF4-FFF2-40B4-BE49-F238E27FC236}">
                              <a16:creationId xmlns:a16="http://schemas.microsoft.com/office/drawing/2014/main" id="{5BD00FA0-9914-8C47-9EA7-AE96828A22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810895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36" w:type="dxa"/>
        </w:tcPr>
        <w:p w14:paraId="718A41F5" w14:textId="47846505" w:rsidR="00825F4D" w:rsidRPr="00232179" w:rsidRDefault="00825F4D" w:rsidP="00232179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2268" w:type="dxa"/>
        </w:tcPr>
        <w:p w14:paraId="3D243DEB" w14:textId="77777777" w:rsidR="00825F4D" w:rsidRDefault="00825F4D" w:rsidP="00825F4D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Załącznik nr 1 do SWZ  - OPZ</w:t>
          </w:r>
        </w:p>
        <w:p w14:paraId="326836B1" w14:textId="77777777" w:rsidR="00825F4D" w:rsidRDefault="00825F4D" w:rsidP="00825F4D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„Dostawa przepływomierzy, </w:t>
          </w:r>
        </w:p>
        <w:p w14:paraId="6306E15E" w14:textId="77777777" w:rsidR="00825F4D" w:rsidRDefault="00825F4D" w:rsidP="00825F4D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pyłomierzy i sondy tlenu </w:t>
          </w:r>
        </w:p>
        <w:p w14:paraId="1A00AE6A" w14:textId="77777777" w:rsidR="00825F4D" w:rsidRDefault="00825F4D" w:rsidP="00825F4D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do układu rozliczeniowego emisji spalin </w:t>
          </w:r>
        </w:p>
        <w:p w14:paraId="63B57970" w14:textId="77777777" w:rsidR="00825F4D" w:rsidRDefault="00825F4D" w:rsidP="00825F4D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dla PGE Energia Ciepła S.A. </w:t>
          </w:r>
        </w:p>
        <w:p w14:paraId="272FD520" w14:textId="64EFEF20" w:rsidR="00825F4D" w:rsidRDefault="00825F4D" w:rsidP="00825F4D">
          <w:pPr>
            <w:pStyle w:val="Defaul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Oddział w Krakowie”</w:t>
          </w:r>
        </w:p>
        <w:p w14:paraId="10DE895A" w14:textId="71100470" w:rsidR="00686425" w:rsidRPr="00184EAD" w:rsidRDefault="00825F4D" w:rsidP="00825F4D">
          <w:pPr>
            <w:ind w:firstLine="708"/>
          </w:pPr>
          <w:r>
            <w:rPr>
              <w:rFonts w:asciiTheme="minorHAnsi" w:hAnsiTheme="minorHAnsi" w:cstheme="minorHAnsi"/>
              <w:szCs w:val="18"/>
            </w:rPr>
            <w:t>POST/PEC/PEC/UZL/00207/2026</w:t>
          </w:r>
        </w:p>
      </w:tc>
    </w:tr>
  </w:tbl>
  <w:p w14:paraId="39E24116" w14:textId="2DE74197" w:rsidR="00403FC4" w:rsidRDefault="00403FC4" w:rsidP="00686425">
    <w:pPr>
      <w:tabs>
        <w:tab w:val="center" w:pos="4536"/>
        <w:tab w:val="right" w:pos="9072"/>
      </w:tabs>
      <w:rPr>
        <w:sz w:val="16"/>
      </w:rPr>
    </w:pPr>
  </w:p>
  <w:p w14:paraId="35D897AA" w14:textId="77777777" w:rsidR="00232179" w:rsidRDefault="002321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EF5F" w14:textId="46B49736" w:rsidR="0031709F" w:rsidRDefault="00DE14C9" w:rsidP="008C6738">
    <w:r>
      <w:rPr>
        <w:noProof/>
      </w:rPr>
      <w:drawing>
        <wp:inline distT="0" distB="0" distL="0" distR="0" wp14:anchorId="30B9D650" wp14:editId="2178C0A0">
          <wp:extent cx="1176655" cy="579120"/>
          <wp:effectExtent l="0" t="0" r="4445" b="0"/>
          <wp:docPr id="651468832" name="Obraz 6514688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1C80"/>
    <w:multiLevelType w:val="multilevel"/>
    <w:tmpl w:val="47ACDFFC"/>
    <w:styleLink w:val="Biecalist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/>
      <w:lvlText w:val="%1.6.2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CD7367C"/>
    <w:multiLevelType w:val="multilevel"/>
    <w:tmpl w:val="187C90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IIIpoziom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pStyle w:val="IVPoziom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pStyle w:val="VPoziom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pStyle w:val="VIPoziom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13822026"/>
    <w:multiLevelType w:val="multilevel"/>
    <w:tmpl w:val="3D70618A"/>
    <w:styleLink w:val="Biecalista5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/>
      <w:lvlText w:val="%3.6.2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B30F7F"/>
    <w:multiLevelType w:val="multilevel"/>
    <w:tmpl w:val="3D626B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711632"/>
    <w:multiLevelType w:val="multilevel"/>
    <w:tmpl w:val="00E23D56"/>
    <w:lvl w:ilvl="0">
      <w:start w:val="2"/>
      <w:numFmt w:val="decimal"/>
      <w:pStyle w:val="Ipoziom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none"/>
      <w:isLgl/>
      <w:lvlText w:val="4.3.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/>
      <w:lvlText w:val="%3.6.2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IVpoziom0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6D84911"/>
    <w:multiLevelType w:val="multilevel"/>
    <w:tmpl w:val="A08C8C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none"/>
      <w:lvlText w:val="4.2."/>
      <w:lvlJc w:val="left"/>
      <w:pPr>
        <w:ind w:left="63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 w15:restartNumberingAfterBreak="0">
    <w:nsid w:val="42F1648C"/>
    <w:multiLevelType w:val="multilevel"/>
    <w:tmpl w:val="9842B190"/>
    <w:lvl w:ilvl="0">
      <w:start w:val="1"/>
      <w:numFmt w:val="decimal"/>
      <w:lvlRestart w:val="0"/>
      <w:lvlText w:val="%1."/>
      <w:lvlJc w:val="left"/>
      <w:pPr>
        <w:ind w:left="357" w:hanging="357"/>
      </w:pPr>
      <w:rPr>
        <w:rFonts w:ascii="Arial" w:eastAsia="Times New Roman" w:hAnsi="Arial" w:cs="Arial" w:hint="default"/>
        <w:b/>
        <w:i w:val="0"/>
        <w:color w:val="1F497D"/>
        <w:sz w:val="18"/>
      </w:rPr>
    </w:lvl>
    <w:lvl w:ilvl="1">
      <w:start w:val="1"/>
      <w:numFmt w:val="decimal"/>
      <w:pStyle w:val="IIpoziom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ind w:left="1570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438A4A60"/>
    <w:multiLevelType w:val="hybridMultilevel"/>
    <w:tmpl w:val="EFBA4D34"/>
    <w:lvl w:ilvl="0" w:tplc="CF5A5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A1E00"/>
    <w:multiLevelType w:val="hybridMultilevel"/>
    <w:tmpl w:val="20C8E5AE"/>
    <w:lvl w:ilvl="0" w:tplc="FCA25B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B00B7"/>
    <w:multiLevelType w:val="hybridMultilevel"/>
    <w:tmpl w:val="1CF41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23F64"/>
    <w:multiLevelType w:val="multilevel"/>
    <w:tmpl w:val="78CCCFFA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92B29BC"/>
    <w:multiLevelType w:val="multilevel"/>
    <w:tmpl w:val="5AC22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B10E46"/>
    <w:multiLevelType w:val="multilevel"/>
    <w:tmpl w:val="04FA688E"/>
    <w:styleLink w:val="Biecalist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4" w15:restartNumberingAfterBreak="0">
    <w:nsid w:val="7E27703D"/>
    <w:multiLevelType w:val="multilevel"/>
    <w:tmpl w:val="90F69ABC"/>
    <w:styleLink w:val="Biecalista3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 w16cid:durableId="309940938">
    <w:abstractNumId w:val="7"/>
  </w:num>
  <w:num w:numId="2" w16cid:durableId="1370060445">
    <w:abstractNumId w:val="8"/>
  </w:num>
  <w:num w:numId="3" w16cid:durableId="1367564157">
    <w:abstractNumId w:val="9"/>
  </w:num>
  <w:num w:numId="4" w16cid:durableId="1499081869">
    <w:abstractNumId w:val="3"/>
  </w:num>
  <w:num w:numId="5" w16cid:durableId="2099598375">
    <w:abstractNumId w:val="1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IIIpoziom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IVPoziom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VPoziom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VIPoziom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6" w16cid:durableId="378938441">
    <w:abstractNumId w:val="5"/>
  </w:num>
  <w:num w:numId="7" w16cid:durableId="1879123985">
    <w:abstractNumId w:val="10"/>
  </w:num>
  <w:num w:numId="8" w16cid:durableId="329329317">
    <w:abstractNumId w:val="11"/>
  </w:num>
  <w:num w:numId="9" w16cid:durableId="498543036">
    <w:abstractNumId w:val="0"/>
  </w:num>
  <w:num w:numId="10" w16cid:durableId="2134977564">
    <w:abstractNumId w:val="12"/>
  </w:num>
  <w:num w:numId="11" w16cid:durableId="1263879359">
    <w:abstractNumId w:val="6"/>
  </w:num>
  <w:num w:numId="12" w16cid:durableId="580261668">
    <w:abstractNumId w:val="14"/>
  </w:num>
  <w:num w:numId="13" w16cid:durableId="936133537">
    <w:abstractNumId w:val="13"/>
  </w:num>
  <w:num w:numId="14" w16cid:durableId="33166183">
    <w:abstractNumId w:val="2"/>
  </w:num>
  <w:num w:numId="15" w16cid:durableId="44966775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0AA8"/>
    <w:rsid w:val="00005B5D"/>
    <w:rsid w:val="000079EA"/>
    <w:rsid w:val="00012410"/>
    <w:rsid w:val="00012825"/>
    <w:rsid w:val="00021392"/>
    <w:rsid w:val="00023BAF"/>
    <w:rsid w:val="000243C0"/>
    <w:rsid w:val="00026810"/>
    <w:rsid w:val="00026D9A"/>
    <w:rsid w:val="0003141C"/>
    <w:rsid w:val="00032451"/>
    <w:rsid w:val="00032FF7"/>
    <w:rsid w:val="000375E7"/>
    <w:rsid w:val="00040A41"/>
    <w:rsid w:val="00040E4D"/>
    <w:rsid w:val="0004209F"/>
    <w:rsid w:val="0004317B"/>
    <w:rsid w:val="00043C35"/>
    <w:rsid w:val="000478CC"/>
    <w:rsid w:val="00050EBC"/>
    <w:rsid w:val="00050ED7"/>
    <w:rsid w:val="00051290"/>
    <w:rsid w:val="000540C8"/>
    <w:rsid w:val="00056157"/>
    <w:rsid w:val="00057683"/>
    <w:rsid w:val="00060AA3"/>
    <w:rsid w:val="00063803"/>
    <w:rsid w:val="00065919"/>
    <w:rsid w:val="00066716"/>
    <w:rsid w:val="00066808"/>
    <w:rsid w:val="0006776B"/>
    <w:rsid w:val="000707A5"/>
    <w:rsid w:val="0007336D"/>
    <w:rsid w:val="0007434D"/>
    <w:rsid w:val="000745DA"/>
    <w:rsid w:val="00074E94"/>
    <w:rsid w:val="00075214"/>
    <w:rsid w:val="000753C9"/>
    <w:rsid w:val="00075414"/>
    <w:rsid w:val="000760BB"/>
    <w:rsid w:val="00077168"/>
    <w:rsid w:val="00077637"/>
    <w:rsid w:val="0007776F"/>
    <w:rsid w:val="00080C91"/>
    <w:rsid w:val="000824D6"/>
    <w:rsid w:val="00084369"/>
    <w:rsid w:val="00084B97"/>
    <w:rsid w:val="000855F8"/>
    <w:rsid w:val="00086115"/>
    <w:rsid w:val="00090208"/>
    <w:rsid w:val="00090921"/>
    <w:rsid w:val="00090F4D"/>
    <w:rsid w:val="000914FD"/>
    <w:rsid w:val="00092CD3"/>
    <w:rsid w:val="00093D83"/>
    <w:rsid w:val="000965A3"/>
    <w:rsid w:val="000971AB"/>
    <w:rsid w:val="000A1A02"/>
    <w:rsid w:val="000A52CD"/>
    <w:rsid w:val="000A6ECF"/>
    <w:rsid w:val="000B7759"/>
    <w:rsid w:val="000C0656"/>
    <w:rsid w:val="000C1970"/>
    <w:rsid w:val="000C3838"/>
    <w:rsid w:val="000C3B1B"/>
    <w:rsid w:val="000C626D"/>
    <w:rsid w:val="000D1615"/>
    <w:rsid w:val="000D368C"/>
    <w:rsid w:val="000D4112"/>
    <w:rsid w:val="000D78F4"/>
    <w:rsid w:val="000E1849"/>
    <w:rsid w:val="000E27B4"/>
    <w:rsid w:val="000E2AEB"/>
    <w:rsid w:val="000E5727"/>
    <w:rsid w:val="000E6284"/>
    <w:rsid w:val="000F0671"/>
    <w:rsid w:val="000F1B02"/>
    <w:rsid w:val="000F4D8A"/>
    <w:rsid w:val="000F4E18"/>
    <w:rsid w:val="000F5F4D"/>
    <w:rsid w:val="000F6BE0"/>
    <w:rsid w:val="000F779B"/>
    <w:rsid w:val="000F7922"/>
    <w:rsid w:val="001002F8"/>
    <w:rsid w:val="00100563"/>
    <w:rsid w:val="00101C8D"/>
    <w:rsid w:val="00101EA8"/>
    <w:rsid w:val="001033CD"/>
    <w:rsid w:val="00106D2D"/>
    <w:rsid w:val="00107DD3"/>
    <w:rsid w:val="00107E65"/>
    <w:rsid w:val="00110828"/>
    <w:rsid w:val="0011126F"/>
    <w:rsid w:val="0011164C"/>
    <w:rsid w:val="00112F3C"/>
    <w:rsid w:val="0011352E"/>
    <w:rsid w:val="00113833"/>
    <w:rsid w:val="001146E9"/>
    <w:rsid w:val="00115A82"/>
    <w:rsid w:val="00115EC8"/>
    <w:rsid w:val="00116054"/>
    <w:rsid w:val="0011630C"/>
    <w:rsid w:val="001219B7"/>
    <w:rsid w:val="001222FB"/>
    <w:rsid w:val="00123136"/>
    <w:rsid w:val="001237E4"/>
    <w:rsid w:val="001254AB"/>
    <w:rsid w:val="00125B02"/>
    <w:rsid w:val="00132DAF"/>
    <w:rsid w:val="001331C0"/>
    <w:rsid w:val="001342F0"/>
    <w:rsid w:val="001410C8"/>
    <w:rsid w:val="00141B79"/>
    <w:rsid w:val="001449C9"/>
    <w:rsid w:val="00153E1B"/>
    <w:rsid w:val="00155C8B"/>
    <w:rsid w:val="001575DB"/>
    <w:rsid w:val="00157918"/>
    <w:rsid w:val="00164BF8"/>
    <w:rsid w:val="00165078"/>
    <w:rsid w:val="00165DAA"/>
    <w:rsid w:val="00165E35"/>
    <w:rsid w:val="0017135A"/>
    <w:rsid w:val="0017602A"/>
    <w:rsid w:val="001778E6"/>
    <w:rsid w:val="00180173"/>
    <w:rsid w:val="00184EAD"/>
    <w:rsid w:val="0018569D"/>
    <w:rsid w:val="00186784"/>
    <w:rsid w:val="00186CF4"/>
    <w:rsid w:val="0018743E"/>
    <w:rsid w:val="001922B3"/>
    <w:rsid w:val="001942FC"/>
    <w:rsid w:val="00195D03"/>
    <w:rsid w:val="00196EBD"/>
    <w:rsid w:val="001A14FA"/>
    <w:rsid w:val="001A1D55"/>
    <w:rsid w:val="001A6400"/>
    <w:rsid w:val="001A66E6"/>
    <w:rsid w:val="001A72D3"/>
    <w:rsid w:val="001A79D3"/>
    <w:rsid w:val="001B2188"/>
    <w:rsid w:val="001B2252"/>
    <w:rsid w:val="001C18F8"/>
    <w:rsid w:val="001C22E8"/>
    <w:rsid w:val="001C4434"/>
    <w:rsid w:val="001C54FB"/>
    <w:rsid w:val="001C5CF8"/>
    <w:rsid w:val="001D15D8"/>
    <w:rsid w:val="001D1ED8"/>
    <w:rsid w:val="001D3BC6"/>
    <w:rsid w:val="001D6EA3"/>
    <w:rsid w:val="001E156B"/>
    <w:rsid w:val="001E1DB5"/>
    <w:rsid w:val="001E3808"/>
    <w:rsid w:val="001E5E1F"/>
    <w:rsid w:val="001E6728"/>
    <w:rsid w:val="001E730D"/>
    <w:rsid w:val="001E7580"/>
    <w:rsid w:val="001F0F6E"/>
    <w:rsid w:val="001F29B5"/>
    <w:rsid w:val="001F29FE"/>
    <w:rsid w:val="001F30F4"/>
    <w:rsid w:val="001F357F"/>
    <w:rsid w:val="001F397F"/>
    <w:rsid w:val="001F3A8B"/>
    <w:rsid w:val="001F4B1F"/>
    <w:rsid w:val="001F53A7"/>
    <w:rsid w:val="001F6303"/>
    <w:rsid w:val="00200AE5"/>
    <w:rsid w:val="002043C3"/>
    <w:rsid w:val="00207071"/>
    <w:rsid w:val="0021019C"/>
    <w:rsid w:val="002101F3"/>
    <w:rsid w:val="00211ED6"/>
    <w:rsid w:val="00212085"/>
    <w:rsid w:val="00212BC5"/>
    <w:rsid w:val="0021566E"/>
    <w:rsid w:val="00216425"/>
    <w:rsid w:val="00216E82"/>
    <w:rsid w:val="002173FA"/>
    <w:rsid w:val="002221FE"/>
    <w:rsid w:val="00223204"/>
    <w:rsid w:val="00223A70"/>
    <w:rsid w:val="00227ADB"/>
    <w:rsid w:val="0023120F"/>
    <w:rsid w:val="00232179"/>
    <w:rsid w:val="002325C0"/>
    <w:rsid w:val="00233139"/>
    <w:rsid w:val="0023414F"/>
    <w:rsid w:val="002374C0"/>
    <w:rsid w:val="00241B6E"/>
    <w:rsid w:val="00241C3E"/>
    <w:rsid w:val="00243566"/>
    <w:rsid w:val="00243D7F"/>
    <w:rsid w:val="00245068"/>
    <w:rsid w:val="00245084"/>
    <w:rsid w:val="00251D3D"/>
    <w:rsid w:val="002532C1"/>
    <w:rsid w:val="002540A8"/>
    <w:rsid w:val="00254166"/>
    <w:rsid w:val="002548F7"/>
    <w:rsid w:val="0025666F"/>
    <w:rsid w:val="0025779B"/>
    <w:rsid w:val="00257C4A"/>
    <w:rsid w:val="00260096"/>
    <w:rsid w:val="0026118B"/>
    <w:rsid w:val="00261D19"/>
    <w:rsid w:val="00264E97"/>
    <w:rsid w:val="00264F09"/>
    <w:rsid w:val="002669DC"/>
    <w:rsid w:val="002707A5"/>
    <w:rsid w:val="00270BAC"/>
    <w:rsid w:val="0027102F"/>
    <w:rsid w:val="002714B4"/>
    <w:rsid w:val="0027288F"/>
    <w:rsid w:val="002748DC"/>
    <w:rsid w:val="0028019E"/>
    <w:rsid w:val="002830DC"/>
    <w:rsid w:val="00284C97"/>
    <w:rsid w:val="002868F7"/>
    <w:rsid w:val="00290726"/>
    <w:rsid w:val="0029227A"/>
    <w:rsid w:val="0029249C"/>
    <w:rsid w:val="0029303A"/>
    <w:rsid w:val="00293DD5"/>
    <w:rsid w:val="00296D06"/>
    <w:rsid w:val="002A015E"/>
    <w:rsid w:val="002A14B2"/>
    <w:rsid w:val="002A1B69"/>
    <w:rsid w:val="002A206D"/>
    <w:rsid w:val="002A2ED8"/>
    <w:rsid w:val="002A602F"/>
    <w:rsid w:val="002A66B2"/>
    <w:rsid w:val="002A6BCE"/>
    <w:rsid w:val="002A6DD4"/>
    <w:rsid w:val="002B0B62"/>
    <w:rsid w:val="002B14DF"/>
    <w:rsid w:val="002B18BA"/>
    <w:rsid w:val="002B303D"/>
    <w:rsid w:val="002B50B8"/>
    <w:rsid w:val="002B5CD2"/>
    <w:rsid w:val="002B77D0"/>
    <w:rsid w:val="002B7D66"/>
    <w:rsid w:val="002C0C6A"/>
    <w:rsid w:val="002C17B0"/>
    <w:rsid w:val="002C1A2B"/>
    <w:rsid w:val="002C2FDB"/>
    <w:rsid w:val="002C3FB1"/>
    <w:rsid w:val="002C5984"/>
    <w:rsid w:val="002C5AD4"/>
    <w:rsid w:val="002C6224"/>
    <w:rsid w:val="002C77A0"/>
    <w:rsid w:val="002D057D"/>
    <w:rsid w:val="002D15E8"/>
    <w:rsid w:val="002D2315"/>
    <w:rsid w:val="002D525B"/>
    <w:rsid w:val="002E0E9A"/>
    <w:rsid w:val="002E1193"/>
    <w:rsid w:val="002E45B9"/>
    <w:rsid w:val="002E52CA"/>
    <w:rsid w:val="002E6294"/>
    <w:rsid w:val="002E6972"/>
    <w:rsid w:val="002F0DA4"/>
    <w:rsid w:val="002F1343"/>
    <w:rsid w:val="002F13C5"/>
    <w:rsid w:val="002F1CEF"/>
    <w:rsid w:val="002F1F42"/>
    <w:rsid w:val="002F481A"/>
    <w:rsid w:val="002F61E8"/>
    <w:rsid w:val="002F6EE1"/>
    <w:rsid w:val="00300A83"/>
    <w:rsid w:val="00304EDA"/>
    <w:rsid w:val="00304F1E"/>
    <w:rsid w:val="003060A4"/>
    <w:rsid w:val="00307C23"/>
    <w:rsid w:val="003125AB"/>
    <w:rsid w:val="00313FAE"/>
    <w:rsid w:val="0031504B"/>
    <w:rsid w:val="0031585E"/>
    <w:rsid w:val="0031709F"/>
    <w:rsid w:val="00317C62"/>
    <w:rsid w:val="00322492"/>
    <w:rsid w:val="003236F0"/>
    <w:rsid w:val="003243ED"/>
    <w:rsid w:val="00325D50"/>
    <w:rsid w:val="00330196"/>
    <w:rsid w:val="00330B20"/>
    <w:rsid w:val="00332E0A"/>
    <w:rsid w:val="0033341A"/>
    <w:rsid w:val="0033583A"/>
    <w:rsid w:val="00335A0A"/>
    <w:rsid w:val="00335B4D"/>
    <w:rsid w:val="00342AE6"/>
    <w:rsid w:val="00343F39"/>
    <w:rsid w:val="003442A4"/>
    <w:rsid w:val="00344C20"/>
    <w:rsid w:val="00344CF9"/>
    <w:rsid w:val="0035195A"/>
    <w:rsid w:val="00351AD8"/>
    <w:rsid w:val="003536AF"/>
    <w:rsid w:val="00354D5C"/>
    <w:rsid w:val="00355391"/>
    <w:rsid w:val="0035667E"/>
    <w:rsid w:val="00362796"/>
    <w:rsid w:val="00362FDF"/>
    <w:rsid w:val="0036460C"/>
    <w:rsid w:val="003712C5"/>
    <w:rsid w:val="00371B47"/>
    <w:rsid w:val="0037211C"/>
    <w:rsid w:val="00372EB8"/>
    <w:rsid w:val="00373A06"/>
    <w:rsid w:val="003751ED"/>
    <w:rsid w:val="003759D0"/>
    <w:rsid w:val="00375B9B"/>
    <w:rsid w:val="00375CCD"/>
    <w:rsid w:val="00376126"/>
    <w:rsid w:val="00377F99"/>
    <w:rsid w:val="0038117B"/>
    <w:rsid w:val="00381232"/>
    <w:rsid w:val="0038624A"/>
    <w:rsid w:val="00386CD6"/>
    <w:rsid w:val="003906C1"/>
    <w:rsid w:val="00390726"/>
    <w:rsid w:val="00391F4F"/>
    <w:rsid w:val="00392B16"/>
    <w:rsid w:val="003936E7"/>
    <w:rsid w:val="00393D84"/>
    <w:rsid w:val="00397D14"/>
    <w:rsid w:val="003A43B2"/>
    <w:rsid w:val="003A749D"/>
    <w:rsid w:val="003B036E"/>
    <w:rsid w:val="003B0AF0"/>
    <w:rsid w:val="003B2394"/>
    <w:rsid w:val="003B306A"/>
    <w:rsid w:val="003B3213"/>
    <w:rsid w:val="003B354F"/>
    <w:rsid w:val="003B4DD4"/>
    <w:rsid w:val="003B51B0"/>
    <w:rsid w:val="003B5264"/>
    <w:rsid w:val="003C1619"/>
    <w:rsid w:val="003C3388"/>
    <w:rsid w:val="003C5916"/>
    <w:rsid w:val="003C621B"/>
    <w:rsid w:val="003C66D2"/>
    <w:rsid w:val="003C72F7"/>
    <w:rsid w:val="003D2D59"/>
    <w:rsid w:val="003D2FC2"/>
    <w:rsid w:val="003D5CB3"/>
    <w:rsid w:val="003D79C0"/>
    <w:rsid w:val="003D7BA1"/>
    <w:rsid w:val="003E19DD"/>
    <w:rsid w:val="003E2954"/>
    <w:rsid w:val="003E6BCD"/>
    <w:rsid w:val="003E73B8"/>
    <w:rsid w:val="003E7DBA"/>
    <w:rsid w:val="003F20EB"/>
    <w:rsid w:val="003F2ADF"/>
    <w:rsid w:val="003F2B99"/>
    <w:rsid w:val="003F3F26"/>
    <w:rsid w:val="003F61B7"/>
    <w:rsid w:val="003F669F"/>
    <w:rsid w:val="0040184C"/>
    <w:rsid w:val="00403FC4"/>
    <w:rsid w:val="004065BC"/>
    <w:rsid w:val="00406A8C"/>
    <w:rsid w:val="00407364"/>
    <w:rsid w:val="0041170E"/>
    <w:rsid w:val="00411976"/>
    <w:rsid w:val="00412D3D"/>
    <w:rsid w:val="00413459"/>
    <w:rsid w:val="004156A8"/>
    <w:rsid w:val="004164B8"/>
    <w:rsid w:val="00420030"/>
    <w:rsid w:val="00420DC7"/>
    <w:rsid w:val="00422DC3"/>
    <w:rsid w:val="00424424"/>
    <w:rsid w:val="00424D11"/>
    <w:rsid w:val="00426718"/>
    <w:rsid w:val="00426FAB"/>
    <w:rsid w:val="00433215"/>
    <w:rsid w:val="00433DDD"/>
    <w:rsid w:val="00434372"/>
    <w:rsid w:val="00435431"/>
    <w:rsid w:val="004362AB"/>
    <w:rsid w:val="00436FCD"/>
    <w:rsid w:val="00440E2A"/>
    <w:rsid w:val="00441C54"/>
    <w:rsid w:val="00441D1A"/>
    <w:rsid w:val="00442403"/>
    <w:rsid w:val="00443BA6"/>
    <w:rsid w:val="00444FF2"/>
    <w:rsid w:val="004515E3"/>
    <w:rsid w:val="00457E17"/>
    <w:rsid w:val="00460FD8"/>
    <w:rsid w:val="004611DB"/>
    <w:rsid w:val="004624C0"/>
    <w:rsid w:val="0046405B"/>
    <w:rsid w:val="00464988"/>
    <w:rsid w:val="004700FC"/>
    <w:rsid w:val="0047011F"/>
    <w:rsid w:val="0047035F"/>
    <w:rsid w:val="004725EC"/>
    <w:rsid w:val="00473983"/>
    <w:rsid w:val="00473E41"/>
    <w:rsid w:val="004766DE"/>
    <w:rsid w:val="00477DD3"/>
    <w:rsid w:val="00482985"/>
    <w:rsid w:val="00483D3D"/>
    <w:rsid w:val="00486043"/>
    <w:rsid w:val="004866C0"/>
    <w:rsid w:val="004875A0"/>
    <w:rsid w:val="00490BAE"/>
    <w:rsid w:val="00491264"/>
    <w:rsid w:val="004928F5"/>
    <w:rsid w:val="00493A17"/>
    <w:rsid w:val="004954A8"/>
    <w:rsid w:val="00497E9F"/>
    <w:rsid w:val="004A3ACD"/>
    <w:rsid w:val="004A6B58"/>
    <w:rsid w:val="004B0121"/>
    <w:rsid w:val="004B1B32"/>
    <w:rsid w:val="004B1FFA"/>
    <w:rsid w:val="004B2860"/>
    <w:rsid w:val="004B2B96"/>
    <w:rsid w:val="004B4283"/>
    <w:rsid w:val="004B49B3"/>
    <w:rsid w:val="004B5C4D"/>
    <w:rsid w:val="004B7222"/>
    <w:rsid w:val="004B7CEB"/>
    <w:rsid w:val="004C111C"/>
    <w:rsid w:val="004C1A8D"/>
    <w:rsid w:val="004C44D6"/>
    <w:rsid w:val="004C71C8"/>
    <w:rsid w:val="004C7A6D"/>
    <w:rsid w:val="004C7D85"/>
    <w:rsid w:val="004D0773"/>
    <w:rsid w:val="004D08C5"/>
    <w:rsid w:val="004D1DD8"/>
    <w:rsid w:val="004D445D"/>
    <w:rsid w:val="004E0EBB"/>
    <w:rsid w:val="004E14EF"/>
    <w:rsid w:val="004E3E7C"/>
    <w:rsid w:val="004E4A7B"/>
    <w:rsid w:val="004E5D2D"/>
    <w:rsid w:val="004E6EF1"/>
    <w:rsid w:val="004F2921"/>
    <w:rsid w:val="004F406F"/>
    <w:rsid w:val="004F5149"/>
    <w:rsid w:val="004F528B"/>
    <w:rsid w:val="004F64EA"/>
    <w:rsid w:val="004F6EE1"/>
    <w:rsid w:val="004F7F76"/>
    <w:rsid w:val="00500ECE"/>
    <w:rsid w:val="00502190"/>
    <w:rsid w:val="00502667"/>
    <w:rsid w:val="00505306"/>
    <w:rsid w:val="0050723B"/>
    <w:rsid w:val="005073B0"/>
    <w:rsid w:val="00507CE8"/>
    <w:rsid w:val="00507EDA"/>
    <w:rsid w:val="00507F3C"/>
    <w:rsid w:val="00513390"/>
    <w:rsid w:val="00517276"/>
    <w:rsid w:val="00521840"/>
    <w:rsid w:val="00521B3F"/>
    <w:rsid w:val="00521E7D"/>
    <w:rsid w:val="00522ADD"/>
    <w:rsid w:val="00523B89"/>
    <w:rsid w:val="00530350"/>
    <w:rsid w:val="005310C6"/>
    <w:rsid w:val="0053152C"/>
    <w:rsid w:val="00535447"/>
    <w:rsid w:val="00535484"/>
    <w:rsid w:val="00535C5D"/>
    <w:rsid w:val="005362D5"/>
    <w:rsid w:val="00536B32"/>
    <w:rsid w:val="00537DE0"/>
    <w:rsid w:val="00540FC8"/>
    <w:rsid w:val="00542958"/>
    <w:rsid w:val="00542A83"/>
    <w:rsid w:val="005437C3"/>
    <w:rsid w:val="00543FC9"/>
    <w:rsid w:val="00545DB5"/>
    <w:rsid w:val="005468F5"/>
    <w:rsid w:val="00551159"/>
    <w:rsid w:val="00551C95"/>
    <w:rsid w:val="00556391"/>
    <w:rsid w:val="0055678B"/>
    <w:rsid w:val="0055724D"/>
    <w:rsid w:val="00560822"/>
    <w:rsid w:val="005611A9"/>
    <w:rsid w:val="00561D0E"/>
    <w:rsid w:val="00561F37"/>
    <w:rsid w:val="005623FB"/>
    <w:rsid w:val="00562C5F"/>
    <w:rsid w:val="00565A98"/>
    <w:rsid w:val="005673B3"/>
    <w:rsid w:val="00570B8E"/>
    <w:rsid w:val="0057120B"/>
    <w:rsid w:val="00572C83"/>
    <w:rsid w:val="005732FF"/>
    <w:rsid w:val="00573F97"/>
    <w:rsid w:val="0057440C"/>
    <w:rsid w:val="00574C42"/>
    <w:rsid w:val="00575293"/>
    <w:rsid w:val="00576835"/>
    <w:rsid w:val="005815CC"/>
    <w:rsid w:val="00583144"/>
    <w:rsid w:val="00584267"/>
    <w:rsid w:val="005842F7"/>
    <w:rsid w:val="00585022"/>
    <w:rsid w:val="00587815"/>
    <w:rsid w:val="005904EA"/>
    <w:rsid w:val="005917FD"/>
    <w:rsid w:val="00596B81"/>
    <w:rsid w:val="00597582"/>
    <w:rsid w:val="00597794"/>
    <w:rsid w:val="005A093E"/>
    <w:rsid w:val="005A0BEE"/>
    <w:rsid w:val="005A0E1A"/>
    <w:rsid w:val="005A1A11"/>
    <w:rsid w:val="005A2ED7"/>
    <w:rsid w:val="005A309E"/>
    <w:rsid w:val="005A4B60"/>
    <w:rsid w:val="005B52FA"/>
    <w:rsid w:val="005B5774"/>
    <w:rsid w:val="005B5DEE"/>
    <w:rsid w:val="005B7022"/>
    <w:rsid w:val="005B7525"/>
    <w:rsid w:val="005B7CF1"/>
    <w:rsid w:val="005C18EE"/>
    <w:rsid w:val="005C1B34"/>
    <w:rsid w:val="005C1E2E"/>
    <w:rsid w:val="005C4633"/>
    <w:rsid w:val="005D0D31"/>
    <w:rsid w:val="005D102D"/>
    <w:rsid w:val="005D1F5E"/>
    <w:rsid w:val="005D4737"/>
    <w:rsid w:val="005D5DFB"/>
    <w:rsid w:val="005D71EF"/>
    <w:rsid w:val="005D75DC"/>
    <w:rsid w:val="005E2C4F"/>
    <w:rsid w:val="005E5506"/>
    <w:rsid w:val="005E6333"/>
    <w:rsid w:val="005F78E2"/>
    <w:rsid w:val="005F7F6C"/>
    <w:rsid w:val="006010D8"/>
    <w:rsid w:val="00607130"/>
    <w:rsid w:val="00610767"/>
    <w:rsid w:val="00610CB4"/>
    <w:rsid w:val="006121CF"/>
    <w:rsid w:val="00612ED8"/>
    <w:rsid w:val="006157E5"/>
    <w:rsid w:val="00620085"/>
    <w:rsid w:val="0062387F"/>
    <w:rsid w:val="00623B3C"/>
    <w:rsid w:val="00627DAE"/>
    <w:rsid w:val="006307AF"/>
    <w:rsid w:val="00630ED8"/>
    <w:rsid w:val="0063174F"/>
    <w:rsid w:val="00631BD1"/>
    <w:rsid w:val="0063259A"/>
    <w:rsid w:val="00632F28"/>
    <w:rsid w:val="0063302A"/>
    <w:rsid w:val="00634748"/>
    <w:rsid w:val="00635575"/>
    <w:rsid w:val="00636B57"/>
    <w:rsid w:val="006371A8"/>
    <w:rsid w:val="006379C4"/>
    <w:rsid w:val="00637B7C"/>
    <w:rsid w:val="00642407"/>
    <w:rsid w:val="00642FEF"/>
    <w:rsid w:val="0064362F"/>
    <w:rsid w:val="00643A7D"/>
    <w:rsid w:val="006444D7"/>
    <w:rsid w:val="00647CCB"/>
    <w:rsid w:val="00651166"/>
    <w:rsid w:val="00653F8F"/>
    <w:rsid w:val="006542BE"/>
    <w:rsid w:val="0065538A"/>
    <w:rsid w:val="0065549E"/>
    <w:rsid w:val="00657883"/>
    <w:rsid w:val="00657C89"/>
    <w:rsid w:val="00660F12"/>
    <w:rsid w:val="00661CD1"/>
    <w:rsid w:val="00662499"/>
    <w:rsid w:val="006632D0"/>
    <w:rsid w:val="00664036"/>
    <w:rsid w:val="00664D0B"/>
    <w:rsid w:val="006656CD"/>
    <w:rsid w:val="006706B0"/>
    <w:rsid w:val="00673BB2"/>
    <w:rsid w:val="00676651"/>
    <w:rsid w:val="0067761E"/>
    <w:rsid w:val="00677CAE"/>
    <w:rsid w:val="00681840"/>
    <w:rsid w:val="00683D98"/>
    <w:rsid w:val="006840E9"/>
    <w:rsid w:val="00685933"/>
    <w:rsid w:val="00685FD6"/>
    <w:rsid w:val="00686425"/>
    <w:rsid w:val="00686FB3"/>
    <w:rsid w:val="00694470"/>
    <w:rsid w:val="00694BEE"/>
    <w:rsid w:val="00694CD1"/>
    <w:rsid w:val="00695F1A"/>
    <w:rsid w:val="0069693B"/>
    <w:rsid w:val="00696B03"/>
    <w:rsid w:val="006A6708"/>
    <w:rsid w:val="006A6BAA"/>
    <w:rsid w:val="006A7DC9"/>
    <w:rsid w:val="006B1E7D"/>
    <w:rsid w:val="006B415C"/>
    <w:rsid w:val="006B56AA"/>
    <w:rsid w:val="006B5FD3"/>
    <w:rsid w:val="006C0C72"/>
    <w:rsid w:val="006C1E90"/>
    <w:rsid w:val="006C1FF3"/>
    <w:rsid w:val="006C478E"/>
    <w:rsid w:val="006C5687"/>
    <w:rsid w:val="006C689E"/>
    <w:rsid w:val="006C6A68"/>
    <w:rsid w:val="006C7205"/>
    <w:rsid w:val="006D07E6"/>
    <w:rsid w:val="006D136E"/>
    <w:rsid w:val="006D1AA8"/>
    <w:rsid w:val="006D1AD9"/>
    <w:rsid w:val="006E02E2"/>
    <w:rsid w:val="006E0397"/>
    <w:rsid w:val="006E047E"/>
    <w:rsid w:val="006E2FC1"/>
    <w:rsid w:val="006E4432"/>
    <w:rsid w:val="006E4485"/>
    <w:rsid w:val="006E6645"/>
    <w:rsid w:val="006F0AF5"/>
    <w:rsid w:val="006F3EC3"/>
    <w:rsid w:val="006F44B4"/>
    <w:rsid w:val="006F4C47"/>
    <w:rsid w:val="00700D9B"/>
    <w:rsid w:val="007029D8"/>
    <w:rsid w:val="00702A76"/>
    <w:rsid w:val="007035E7"/>
    <w:rsid w:val="007060FB"/>
    <w:rsid w:val="0070639E"/>
    <w:rsid w:val="00706A0E"/>
    <w:rsid w:val="007070E1"/>
    <w:rsid w:val="00707554"/>
    <w:rsid w:val="00710CB3"/>
    <w:rsid w:val="00710FB6"/>
    <w:rsid w:val="00715AD4"/>
    <w:rsid w:val="0071685A"/>
    <w:rsid w:val="0072065E"/>
    <w:rsid w:val="00721A97"/>
    <w:rsid w:val="00722A28"/>
    <w:rsid w:val="007273C2"/>
    <w:rsid w:val="0073144D"/>
    <w:rsid w:val="007327A2"/>
    <w:rsid w:val="00732FF9"/>
    <w:rsid w:val="00736D6D"/>
    <w:rsid w:val="00741FDB"/>
    <w:rsid w:val="00743534"/>
    <w:rsid w:val="00743B2F"/>
    <w:rsid w:val="00743FA8"/>
    <w:rsid w:val="00745D53"/>
    <w:rsid w:val="00746535"/>
    <w:rsid w:val="007515B4"/>
    <w:rsid w:val="007539B7"/>
    <w:rsid w:val="007541E9"/>
    <w:rsid w:val="007553B5"/>
    <w:rsid w:val="00762228"/>
    <w:rsid w:val="00762357"/>
    <w:rsid w:val="00765250"/>
    <w:rsid w:val="0077067A"/>
    <w:rsid w:val="0077077F"/>
    <w:rsid w:val="00774D7A"/>
    <w:rsid w:val="007767B1"/>
    <w:rsid w:val="00777843"/>
    <w:rsid w:val="0078326A"/>
    <w:rsid w:val="00784FEF"/>
    <w:rsid w:val="00785F3B"/>
    <w:rsid w:val="00786636"/>
    <w:rsid w:val="00787159"/>
    <w:rsid w:val="007903A0"/>
    <w:rsid w:val="00794B4D"/>
    <w:rsid w:val="00794BB9"/>
    <w:rsid w:val="007953E0"/>
    <w:rsid w:val="0079613A"/>
    <w:rsid w:val="0079647B"/>
    <w:rsid w:val="0079745E"/>
    <w:rsid w:val="007979ED"/>
    <w:rsid w:val="007A034D"/>
    <w:rsid w:val="007A2799"/>
    <w:rsid w:val="007A7E30"/>
    <w:rsid w:val="007B0663"/>
    <w:rsid w:val="007B150D"/>
    <w:rsid w:val="007B27AB"/>
    <w:rsid w:val="007B61F0"/>
    <w:rsid w:val="007B66DD"/>
    <w:rsid w:val="007C20BB"/>
    <w:rsid w:val="007C5347"/>
    <w:rsid w:val="007C7C7B"/>
    <w:rsid w:val="007D0FC8"/>
    <w:rsid w:val="007D0FD0"/>
    <w:rsid w:val="007D1AF5"/>
    <w:rsid w:val="007D2F8F"/>
    <w:rsid w:val="007D42CB"/>
    <w:rsid w:val="007D6138"/>
    <w:rsid w:val="007E1700"/>
    <w:rsid w:val="007E54CD"/>
    <w:rsid w:val="007E58B4"/>
    <w:rsid w:val="007E5F77"/>
    <w:rsid w:val="007E6273"/>
    <w:rsid w:val="007F1DBB"/>
    <w:rsid w:val="007F2D0D"/>
    <w:rsid w:val="007F55C9"/>
    <w:rsid w:val="007F5BA1"/>
    <w:rsid w:val="00800848"/>
    <w:rsid w:val="008022B7"/>
    <w:rsid w:val="008032F1"/>
    <w:rsid w:val="00804BBE"/>
    <w:rsid w:val="008052FD"/>
    <w:rsid w:val="008115C4"/>
    <w:rsid w:val="00813C19"/>
    <w:rsid w:val="00813F21"/>
    <w:rsid w:val="00821B4B"/>
    <w:rsid w:val="0082245D"/>
    <w:rsid w:val="008224DD"/>
    <w:rsid w:val="00825DB1"/>
    <w:rsid w:val="00825F4D"/>
    <w:rsid w:val="008276A3"/>
    <w:rsid w:val="0083118A"/>
    <w:rsid w:val="0083299E"/>
    <w:rsid w:val="00832ADC"/>
    <w:rsid w:val="00835F8D"/>
    <w:rsid w:val="00836A77"/>
    <w:rsid w:val="0083762B"/>
    <w:rsid w:val="00837F3B"/>
    <w:rsid w:val="00841AEE"/>
    <w:rsid w:val="00843C99"/>
    <w:rsid w:val="00846C1E"/>
    <w:rsid w:val="00847BE0"/>
    <w:rsid w:val="00852762"/>
    <w:rsid w:val="008542A0"/>
    <w:rsid w:val="008559BE"/>
    <w:rsid w:val="0086042B"/>
    <w:rsid w:val="00860B9C"/>
    <w:rsid w:val="0086171A"/>
    <w:rsid w:val="00862608"/>
    <w:rsid w:val="00863D6D"/>
    <w:rsid w:val="008759BF"/>
    <w:rsid w:val="00875E04"/>
    <w:rsid w:val="008764E1"/>
    <w:rsid w:val="0088095D"/>
    <w:rsid w:val="00880BCE"/>
    <w:rsid w:val="00881F82"/>
    <w:rsid w:val="0088227F"/>
    <w:rsid w:val="00882D36"/>
    <w:rsid w:val="00884581"/>
    <w:rsid w:val="00886A16"/>
    <w:rsid w:val="00890A16"/>
    <w:rsid w:val="008914F2"/>
    <w:rsid w:val="00892D96"/>
    <w:rsid w:val="00893D59"/>
    <w:rsid w:val="008943AC"/>
    <w:rsid w:val="008965EE"/>
    <w:rsid w:val="008A0A9E"/>
    <w:rsid w:val="008A0E3F"/>
    <w:rsid w:val="008A3F98"/>
    <w:rsid w:val="008A53AA"/>
    <w:rsid w:val="008B068E"/>
    <w:rsid w:val="008B1BD4"/>
    <w:rsid w:val="008B5937"/>
    <w:rsid w:val="008B7BD5"/>
    <w:rsid w:val="008C0A9E"/>
    <w:rsid w:val="008C2060"/>
    <w:rsid w:val="008C2164"/>
    <w:rsid w:val="008C21D3"/>
    <w:rsid w:val="008C263D"/>
    <w:rsid w:val="008C6738"/>
    <w:rsid w:val="008D39C5"/>
    <w:rsid w:val="008D5CD3"/>
    <w:rsid w:val="008D5F56"/>
    <w:rsid w:val="008D5FCE"/>
    <w:rsid w:val="008D7964"/>
    <w:rsid w:val="008E1317"/>
    <w:rsid w:val="008E28F5"/>
    <w:rsid w:val="008E3950"/>
    <w:rsid w:val="008E4147"/>
    <w:rsid w:val="008E60AB"/>
    <w:rsid w:val="008E62AF"/>
    <w:rsid w:val="008E7C42"/>
    <w:rsid w:val="008F30FF"/>
    <w:rsid w:val="008F4AD9"/>
    <w:rsid w:val="008F75D7"/>
    <w:rsid w:val="00902116"/>
    <w:rsid w:val="00903745"/>
    <w:rsid w:val="00906082"/>
    <w:rsid w:val="009075AB"/>
    <w:rsid w:val="009111E0"/>
    <w:rsid w:val="00911978"/>
    <w:rsid w:val="009138A0"/>
    <w:rsid w:val="00913E2B"/>
    <w:rsid w:val="00915AD0"/>
    <w:rsid w:val="009172F6"/>
    <w:rsid w:val="00917557"/>
    <w:rsid w:val="0092029E"/>
    <w:rsid w:val="009220FE"/>
    <w:rsid w:val="009276AB"/>
    <w:rsid w:val="00930582"/>
    <w:rsid w:val="009316FD"/>
    <w:rsid w:val="00932B07"/>
    <w:rsid w:val="00933672"/>
    <w:rsid w:val="0093395D"/>
    <w:rsid w:val="0093524A"/>
    <w:rsid w:val="00937F99"/>
    <w:rsid w:val="009459CD"/>
    <w:rsid w:val="00945BBF"/>
    <w:rsid w:val="00947AEA"/>
    <w:rsid w:val="00947EDC"/>
    <w:rsid w:val="009504D6"/>
    <w:rsid w:val="009534D9"/>
    <w:rsid w:val="00953951"/>
    <w:rsid w:val="00954E6A"/>
    <w:rsid w:val="009608C1"/>
    <w:rsid w:val="009617D4"/>
    <w:rsid w:val="00961D2B"/>
    <w:rsid w:val="009635BE"/>
    <w:rsid w:val="009708C6"/>
    <w:rsid w:val="00971A57"/>
    <w:rsid w:val="00977054"/>
    <w:rsid w:val="00981835"/>
    <w:rsid w:val="00983930"/>
    <w:rsid w:val="009843AA"/>
    <w:rsid w:val="009873BB"/>
    <w:rsid w:val="00987F3C"/>
    <w:rsid w:val="00990505"/>
    <w:rsid w:val="009922A4"/>
    <w:rsid w:val="009925EE"/>
    <w:rsid w:val="00993773"/>
    <w:rsid w:val="00994E8A"/>
    <w:rsid w:val="00995FC0"/>
    <w:rsid w:val="009A2B10"/>
    <w:rsid w:val="009A4573"/>
    <w:rsid w:val="009A4B70"/>
    <w:rsid w:val="009B0105"/>
    <w:rsid w:val="009B0772"/>
    <w:rsid w:val="009B0D73"/>
    <w:rsid w:val="009B17F1"/>
    <w:rsid w:val="009B30EB"/>
    <w:rsid w:val="009B5AF9"/>
    <w:rsid w:val="009B6A19"/>
    <w:rsid w:val="009B7525"/>
    <w:rsid w:val="009C00D2"/>
    <w:rsid w:val="009C0CC4"/>
    <w:rsid w:val="009C2166"/>
    <w:rsid w:val="009C28B9"/>
    <w:rsid w:val="009C3EDD"/>
    <w:rsid w:val="009C5C12"/>
    <w:rsid w:val="009D112E"/>
    <w:rsid w:val="009D2925"/>
    <w:rsid w:val="009D393B"/>
    <w:rsid w:val="009D4A18"/>
    <w:rsid w:val="009D57EA"/>
    <w:rsid w:val="009D66B8"/>
    <w:rsid w:val="009D6B05"/>
    <w:rsid w:val="009D6CE5"/>
    <w:rsid w:val="009E372D"/>
    <w:rsid w:val="009E38F8"/>
    <w:rsid w:val="009E5D65"/>
    <w:rsid w:val="009E7D7C"/>
    <w:rsid w:val="009F2735"/>
    <w:rsid w:val="009F2A73"/>
    <w:rsid w:val="009F2AEC"/>
    <w:rsid w:val="009F33A1"/>
    <w:rsid w:val="009F3DFF"/>
    <w:rsid w:val="009F3F10"/>
    <w:rsid w:val="009F475D"/>
    <w:rsid w:val="009F4B40"/>
    <w:rsid w:val="009F55B4"/>
    <w:rsid w:val="00A00628"/>
    <w:rsid w:val="00A01294"/>
    <w:rsid w:val="00A02E16"/>
    <w:rsid w:val="00A03775"/>
    <w:rsid w:val="00A061DC"/>
    <w:rsid w:val="00A071F4"/>
    <w:rsid w:val="00A07FEE"/>
    <w:rsid w:val="00A10304"/>
    <w:rsid w:val="00A10432"/>
    <w:rsid w:val="00A132C7"/>
    <w:rsid w:val="00A1461F"/>
    <w:rsid w:val="00A20704"/>
    <w:rsid w:val="00A21319"/>
    <w:rsid w:val="00A22E19"/>
    <w:rsid w:val="00A24048"/>
    <w:rsid w:val="00A257CA"/>
    <w:rsid w:val="00A268BA"/>
    <w:rsid w:val="00A30BF4"/>
    <w:rsid w:val="00A328AA"/>
    <w:rsid w:val="00A32F2E"/>
    <w:rsid w:val="00A33E90"/>
    <w:rsid w:val="00A3534A"/>
    <w:rsid w:val="00A35740"/>
    <w:rsid w:val="00A36360"/>
    <w:rsid w:val="00A40308"/>
    <w:rsid w:val="00A45379"/>
    <w:rsid w:val="00A4680C"/>
    <w:rsid w:val="00A5279E"/>
    <w:rsid w:val="00A542B6"/>
    <w:rsid w:val="00A55672"/>
    <w:rsid w:val="00A560CD"/>
    <w:rsid w:val="00A61E82"/>
    <w:rsid w:val="00A62206"/>
    <w:rsid w:val="00A64580"/>
    <w:rsid w:val="00A64B31"/>
    <w:rsid w:val="00A6654F"/>
    <w:rsid w:val="00A66791"/>
    <w:rsid w:val="00A678C3"/>
    <w:rsid w:val="00A71CF1"/>
    <w:rsid w:val="00A72931"/>
    <w:rsid w:val="00A73531"/>
    <w:rsid w:val="00A7358F"/>
    <w:rsid w:val="00A751D3"/>
    <w:rsid w:val="00A75CAD"/>
    <w:rsid w:val="00A8186C"/>
    <w:rsid w:val="00A82781"/>
    <w:rsid w:val="00A83340"/>
    <w:rsid w:val="00A85A3F"/>
    <w:rsid w:val="00A865A4"/>
    <w:rsid w:val="00A870C2"/>
    <w:rsid w:val="00A8759E"/>
    <w:rsid w:val="00A8787E"/>
    <w:rsid w:val="00A9111A"/>
    <w:rsid w:val="00A919F0"/>
    <w:rsid w:val="00A922B6"/>
    <w:rsid w:val="00A92DA9"/>
    <w:rsid w:val="00A92E78"/>
    <w:rsid w:val="00A9302C"/>
    <w:rsid w:val="00A935BD"/>
    <w:rsid w:val="00A9406F"/>
    <w:rsid w:val="00A94B9C"/>
    <w:rsid w:val="00A95433"/>
    <w:rsid w:val="00AA24D7"/>
    <w:rsid w:val="00AA4C64"/>
    <w:rsid w:val="00AA59F3"/>
    <w:rsid w:val="00AB00F0"/>
    <w:rsid w:val="00AB045C"/>
    <w:rsid w:val="00AB0563"/>
    <w:rsid w:val="00AB47CA"/>
    <w:rsid w:val="00AB5E79"/>
    <w:rsid w:val="00AB6BC1"/>
    <w:rsid w:val="00AB7DBD"/>
    <w:rsid w:val="00AC1F95"/>
    <w:rsid w:val="00AC24DE"/>
    <w:rsid w:val="00AC2F9E"/>
    <w:rsid w:val="00AC31E1"/>
    <w:rsid w:val="00AC3795"/>
    <w:rsid w:val="00AC7B6C"/>
    <w:rsid w:val="00AD07F4"/>
    <w:rsid w:val="00AD0DCE"/>
    <w:rsid w:val="00AD0F36"/>
    <w:rsid w:val="00AD194B"/>
    <w:rsid w:val="00AD304B"/>
    <w:rsid w:val="00AD334C"/>
    <w:rsid w:val="00AD3A99"/>
    <w:rsid w:val="00AD5CD4"/>
    <w:rsid w:val="00AD6584"/>
    <w:rsid w:val="00AE0B4A"/>
    <w:rsid w:val="00AE230E"/>
    <w:rsid w:val="00AE2F2D"/>
    <w:rsid w:val="00AE4932"/>
    <w:rsid w:val="00AE4C6B"/>
    <w:rsid w:val="00AE5F56"/>
    <w:rsid w:val="00AE7C6B"/>
    <w:rsid w:val="00AF16F8"/>
    <w:rsid w:val="00AF1E42"/>
    <w:rsid w:val="00AF36ED"/>
    <w:rsid w:val="00AF3C57"/>
    <w:rsid w:val="00AF4BE0"/>
    <w:rsid w:val="00AF50FF"/>
    <w:rsid w:val="00AF67C1"/>
    <w:rsid w:val="00AF6AE7"/>
    <w:rsid w:val="00AF744C"/>
    <w:rsid w:val="00B023AD"/>
    <w:rsid w:val="00B029DA"/>
    <w:rsid w:val="00B03286"/>
    <w:rsid w:val="00B039CC"/>
    <w:rsid w:val="00B11C81"/>
    <w:rsid w:val="00B15499"/>
    <w:rsid w:val="00B15FCE"/>
    <w:rsid w:val="00B261CE"/>
    <w:rsid w:val="00B261F7"/>
    <w:rsid w:val="00B30626"/>
    <w:rsid w:val="00B32426"/>
    <w:rsid w:val="00B32B39"/>
    <w:rsid w:val="00B33C69"/>
    <w:rsid w:val="00B3469A"/>
    <w:rsid w:val="00B34B5C"/>
    <w:rsid w:val="00B353E5"/>
    <w:rsid w:val="00B40681"/>
    <w:rsid w:val="00B42FED"/>
    <w:rsid w:val="00B442B4"/>
    <w:rsid w:val="00B4579A"/>
    <w:rsid w:val="00B46C84"/>
    <w:rsid w:val="00B470E0"/>
    <w:rsid w:val="00B52BA6"/>
    <w:rsid w:val="00B5341A"/>
    <w:rsid w:val="00B5467C"/>
    <w:rsid w:val="00B551ED"/>
    <w:rsid w:val="00B55776"/>
    <w:rsid w:val="00B60102"/>
    <w:rsid w:val="00B603AE"/>
    <w:rsid w:val="00B60D16"/>
    <w:rsid w:val="00B6116F"/>
    <w:rsid w:val="00B6180D"/>
    <w:rsid w:val="00B637C7"/>
    <w:rsid w:val="00B641AD"/>
    <w:rsid w:val="00B668B2"/>
    <w:rsid w:val="00B66DA6"/>
    <w:rsid w:val="00B67661"/>
    <w:rsid w:val="00B67B7E"/>
    <w:rsid w:val="00B70F8A"/>
    <w:rsid w:val="00B73E6E"/>
    <w:rsid w:val="00B746A5"/>
    <w:rsid w:val="00B74865"/>
    <w:rsid w:val="00B77615"/>
    <w:rsid w:val="00B776CE"/>
    <w:rsid w:val="00B778FC"/>
    <w:rsid w:val="00B832AF"/>
    <w:rsid w:val="00B85E55"/>
    <w:rsid w:val="00B87026"/>
    <w:rsid w:val="00B879C2"/>
    <w:rsid w:val="00B916B8"/>
    <w:rsid w:val="00B944D9"/>
    <w:rsid w:val="00BA31D7"/>
    <w:rsid w:val="00BB1B31"/>
    <w:rsid w:val="00BB2179"/>
    <w:rsid w:val="00BB352F"/>
    <w:rsid w:val="00BB4EFB"/>
    <w:rsid w:val="00BB5E91"/>
    <w:rsid w:val="00BB6E8B"/>
    <w:rsid w:val="00BC01F4"/>
    <w:rsid w:val="00BC2065"/>
    <w:rsid w:val="00BC206E"/>
    <w:rsid w:val="00BC2A03"/>
    <w:rsid w:val="00BC54C7"/>
    <w:rsid w:val="00BC6D9E"/>
    <w:rsid w:val="00BD0716"/>
    <w:rsid w:val="00BD3823"/>
    <w:rsid w:val="00BD4AA8"/>
    <w:rsid w:val="00BD52B1"/>
    <w:rsid w:val="00BD52D4"/>
    <w:rsid w:val="00BD5BA9"/>
    <w:rsid w:val="00BD627E"/>
    <w:rsid w:val="00BD6803"/>
    <w:rsid w:val="00BE11E5"/>
    <w:rsid w:val="00BE432E"/>
    <w:rsid w:val="00BE481F"/>
    <w:rsid w:val="00BE65E4"/>
    <w:rsid w:val="00BE7607"/>
    <w:rsid w:val="00BF1459"/>
    <w:rsid w:val="00BF2225"/>
    <w:rsid w:val="00BF2F27"/>
    <w:rsid w:val="00BF51E4"/>
    <w:rsid w:val="00BF570A"/>
    <w:rsid w:val="00BF5F06"/>
    <w:rsid w:val="00BF6B15"/>
    <w:rsid w:val="00BF7927"/>
    <w:rsid w:val="00C01A7A"/>
    <w:rsid w:val="00C01E9F"/>
    <w:rsid w:val="00C02139"/>
    <w:rsid w:val="00C04593"/>
    <w:rsid w:val="00C054B8"/>
    <w:rsid w:val="00C05767"/>
    <w:rsid w:val="00C10153"/>
    <w:rsid w:val="00C11921"/>
    <w:rsid w:val="00C12BB1"/>
    <w:rsid w:val="00C1300A"/>
    <w:rsid w:val="00C14B28"/>
    <w:rsid w:val="00C15237"/>
    <w:rsid w:val="00C1524C"/>
    <w:rsid w:val="00C155D5"/>
    <w:rsid w:val="00C1647A"/>
    <w:rsid w:val="00C16833"/>
    <w:rsid w:val="00C16CF9"/>
    <w:rsid w:val="00C177C1"/>
    <w:rsid w:val="00C17C71"/>
    <w:rsid w:val="00C22A29"/>
    <w:rsid w:val="00C2320F"/>
    <w:rsid w:val="00C23E4D"/>
    <w:rsid w:val="00C243FA"/>
    <w:rsid w:val="00C300E6"/>
    <w:rsid w:val="00C33C73"/>
    <w:rsid w:val="00C34534"/>
    <w:rsid w:val="00C3484A"/>
    <w:rsid w:val="00C36AF9"/>
    <w:rsid w:val="00C36ED1"/>
    <w:rsid w:val="00C4167D"/>
    <w:rsid w:val="00C41B32"/>
    <w:rsid w:val="00C42811"/>
    <w:rsid w:val="00C42D36"/>
    <w:rsid w:val="00C43D9F"/>
    <w:rsid w:val="00C453C9"/>
    <w:rsid w:val="00C46C49"/>
    <w:rsid w:val="00C47406"/>
    <w:rsid w:val="00C47BBC"/>
    <w:rsid w:val="00C47E5D"/>
    <w:rsid w:val="00C5010D"/>
    <w:rsid w:val="00C51790"/>
    <w:rsid w:val="00C53999"/>
    <w:rsid w:val="00C53E55"/>
    <w:rsid w:val="00C565A0"/>
    <w:rsid w:val="00C62863"/>
    <w:rsid w:val="00C631A7"/>
    <w:rsid w:val="00C6759D"/>
    <w:rsid w:val="00C70D6D"/>
    <w:rsid w:val="00C71289"/>
    <w:rsid w:val="00C72E99"/>
    <w:rsid w:val="00C73E19"/>
    <w:rsid w:val="00C765BD"/>
    <w:rsid w:val="00C77741"/>
    <w:rsid w:val="00C80AF8"/>
    <w:rsid w:val="00C83E7A"/>
    <w:rsid w:val="00C84494"/>
    <w:rsid w:val="00C8637B"/>
    <w:rsid w:val="00C8640B"/>
    <w:rsid w:val="00C86827"/>
    <w:rsid w:val="00C86AC8"/>
    <w:rsid w:val="00C91306"/>
    <w:rsid w:val="00C92A99"/>
    <w:rsid w:val="00C93F70"/>
    <w:rsid w:val="00C9452C"/>
    <w:rsid w:val="00C961C2"/>
    <w:rsid w:val="00CA0307"/>
    <w:rsid w:val="00CA297D"/>
    <w:rsid w:val="00CA3980"/>
    <w:rsid w:val="00CA4142"/>
    <w:rsid w:val="00CA686D"/>
    <w:rsid w:val="00CA6DBA"/>
    <w:rsid w:val="00CA726F"/>
    <w:rsid w:val="00CB008A"/>
    <w:rsid w:val="00CB25D6"/>
    <w:rsid w:val="00CB4EC5"/>
    <w:rsid w:val="00CC14E2"/>
    <w:rsid w:val="00CC24E2"/>
    <w:rsid w:val="00CC2DF1"/>
    <w:rsid w:val="00CC3378"/>
    <w:rsid w:val="00CC44AF"/>
    <w:rsid w:val="00CC6A08"/>
    <w:rsid w:val="00CD1F83"/>
    <w:rsid w:val="00CD2710"/>
    <w:rsid w:val="00CD41AD"/>
    <w:rsid w:val="00CD4DF3"/>
    <w:rsid w:val="00CD5577"/>
    <w:rsid w:val="00CD602A"/>
    <w:rsid w:val="00CD7711"/>
    <w:rsid w:val="00CE0045"/>
    <w:rsid w:val="00CE2B3C"/>
    <w:rsid w:val="00CE339C"/>
    <w:rsid w:val="00CE3906"/>
    <w:rsid w:val="00CE3CF5"/>
    <w:rsid w:val="00CE5D32"/>
    <w:rsid w:val="00CE7285"/>
    <w:rsid w:val="00CF39A6"/>
    <w:rsid w:val="00CF53C0"/>
    <w:rsid w:val="00CF6896"/>
    <w:rsid w:val="00D02C07"/>
    <w:rsid w:val="00D03D9C"/>
    <w:rsid w:val="00D07FEF"/>
    <w:rsid w:val="00D113C6"/>
    <w:rsid w:val="00D11681"/>
    <w:rsid w:val="00D155E5"/>
    <w:rsid w:val="00D169B3"/>
    <w:rsid w:val="00D16B2A"/>
    <w:rsid w:val="00D20BBE"/>
    <w:rsid w:val="00D23843"/>
    <w:rsid w:val="00D239CC"/>
    <w:rsid w:val="00D25478"/>
    <w:rsid w:val="00D334A6"/>
    <w:rsid w:val="00D334E2"/>
    <w:rsid w:val="00D36303"/>
    <w:rsid w:val="00D37335"/>
    <w:rsid w:val="00D405E2"/>
    <w:rsid w:val="00D429C9"/>
    <w:rsid w:val="00D43144"/>
    <w:rsid w:val="00D431F6"/>
    <w:rsid w:val="00D439EC"/>
    <w:rsid w:val="00D44A13"/>
    <w:rsid w:val="00D461A8"/>
    <w:rsid w:val="00D51956"/>
    <w:rsid w:val="00D55509"/>
    <w:rsid w:val="00D56ABE"/>
    <w:rsid w:val="00D605A5"/>
    <w:rsid w:val="00D66A47"/>
    <w:rsid w:val="00D66FC8"/>
    <w:rsid w:val="00D70699"/>
    <w:rsid w:val="00D74054"/>
    <w:rsid w:val="00D74ADF"/>
    <w:rsid w:val="00D754F7"/>
    <w:rsid w:val="00D75A04"/>
    <w:rsid w:val="00D76A63"/>
    <w:rsid w:val="00D772D5"/>
    <w:rsid w:val="00D81103"/>
    <w:rsid w:val="00D83D30"/>
    <w:rsid w:val="00D85D6F"/>
    <w:rsid w:val="00D85EF9"/>
    <w:rsid w:val="00D906EB"/>
    <w:rsid w:val="00D90760"/>
    <w:rsid w:val="00D914AD"/>
    <w:rsid w:val="00D94D81"/>
    <w:rsid w:val="00D954F5"/>
    <w:rsid w:val="00D96893"/>
    <w:rsid w:val="00D96A55"/>
    <w:rsid w:val="00DA20C9"/>
    <w:rsid w:val="00DA4723"/>
    <w:rsid w:val="00DA7639"/>
    <w:rsid w:val="00DB0021"/>
    <w:rsid w:val="00DB0AC4"/>
    <w:rsid w:val="00DB1020"/>
    <w:rsid w:val="00DB1688"/>
    <w:rsid w:val="00DB2859"/>
    <w:rsid w:val="00DB4925"/>
    <w:rsid w:val="00DB4A58"/>
    <w:rsid w:val="00DB56AE"/>
    <w:rsid w:val="00DB5B9A"/>
    <w:rsid w:val="00DB7408"/>
    <w:rsid w:val="00DB763E"/>
    <w:rsid w:val="00DC47C8"/>
    <w:rsid w:val="00DC51AE"/>
    <w:rsid w:val="00DC5960"/>
    <w:rsid w:val="00DC60C9"/>
    <w:rsid w:val="00DC6C66"/>
    <w:rsid w:val="00DC751C"/>
    <w:rsid w:val="00DD1924"/>
    <w:rsid w:val="00DD2F3F"/>
    <w:rsid w:val="00DD3824"/>
    <w:rsid w:val="00DD556C"/>
    <w:rsid w:val="00DD5EF5"/>
    <w:rsid w:val="00DE0542"/>
    <w:rsid w:val="00DE13D9"/>
    <w:rsid w:val="00DE14C9"/>
    <w:rsid w:val="00DE31A6"/>
    <w:rsid w:val="00DE5B8E"/>
    <w:rsid w:val="00DE6E6A"/>
    <w:rsid w:val="00DE727A"/>
    <w:rsid w:val="00DF0365"/>
    <w:rsid w:val="00DF0849"/>
    <w:rsid w:val="00DF0DC1"/>
    <w:rsid w:val="00DF2F03"/>
    <w:rsid w:val="00DF4E05"/>
    <w:rsid w:val="00E03342"/>
    <w:rsid w:val="00E053D9"/>
    <w:rsid w:val="00E1370A"/>
    <w:rsid w:val="00E205CB"/>
    <w:rsid w:val="00E20FB3"/>
    <w:rsid w:val="00E21E5E"/>
    <w:rsid w:val="00E24F65"/>
    <w:rsid w:val="00E26130"/>
    <w:rsid w:val="00E26956"/>
    <w:rsid w:val="00E27486"/>
    <w:rsid w:val="00E31B8A"/>
    <w:rsid w:val="00E3507D"/>
    <w:rsid w:val="00E3647A"/>
    <w:rsid w:val="00E3737D"/>
    <w:rsid w:val="00E37679"/>
    <w:rsid w:val="00E403C6"/>
    <w:rsid w:val="00E40766"/>
    <w:rsid w:val="00E41C20"/>
    <w:rsid w:val="00E4258E"/>
    <w:rsid w:val="00E43516"/>
    <w:rsid w:val="00E51D3E"/>
    <w:rsid w:val="00E51FDA"/>
    <w:rsid w:val="00E525D0"/>
    <w:rsid w:val="00E53975"/>
    <w:rsid w:val="00E54DD0"/>
    <w:rsid w:val="00E578BC"/>
    <w:rsid w:val="00E62928"/>
    <w:rsid w:val="00E71718"/>
    <w:rsid w:val="00E7255B"/>
    <w:rsid w:val="00E73B7B"/>
    <w:rsid w:val="00E7412E"/>
    <w:rsid w:val="00E748DA"/>
    <w:rsid w:val="00E74FF8"/>
    <w:rsid w:val="00E75D61"/>
    <w:rsid w:val="00E75F30"/>
    <w:rsid w:val="00E81B5A"/>
    <w:rsid w:val="00E82B5D"/>
    <w:rsid w:val="00E83B1D"/>
    <w:rsid w:val="00E84888"/>
    <w:rsid w:val="00E8522C"/>
    <w:rsid w:val="00E85B94"/>
    <w:rsid w:val="00E85DF1"/>
    <w:rsid w:val="00E8600C"/>
    <w:rsid w:val="00E90939"/>
    <w:rsid w:val="00E93F9C"/>
    <w:rsid w:val="00E94E82"/>
    <w:rsid w:val="00E959FC"/>
    <w:rsid w:val="00EA0AB7"/>
    <w:rsid w:val="00EA13F6"/>
    <w:rsid w:val="00EA598F"/>
    <w:rsid w:val="00EA7795"/>
    <w:rsid w:val="00EB0A3E"/>
    <w:rsid w:val="00EB0C4A"/>
    <w:rsid w:val="00EB4F8B"/>
    <w:rsid w:val="00EC140C"/>
    <w:rsid w:val="00EC4C50"/>
    <w:rsid w:val="00EC510A"/>
    <w:rsid w:val="00EC5C3D"/>
    <w:rsid w:val="00EC6C46"/>
    <w:rsid w:val="00EC71BE"/>
    <w:rsid w:val="00EC7B66"/>
    <w:rsid w:val="00ED082C"/>
    <w:rsid w:val="00ED36B7"/>
    <w:rsid w:val="00ED46B4"/>
    <w:rsid w:val="00ED64BB"/>
    <w:rsid w:val="00EE1047"/>
    <w:rsid w:val="00EE4532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062D"/>
    <w:rsid w:val="00F0190A"/>
    <w:rsid w:val="00F03346"/>
    <w:rsid w:val="00F0479C"/>
    <w:rsid w:val="00F05877"/>
    <w:rsid w:val="00F123CA"/>
    <w:rsid w:val="00F13A54"/>
    <w:rsid w:val="00F2207E"/>
    <w:rsid w:val="00F23783"/>
    <w:rsid w:val="00F23C5E"/>
    <w:rsid w:val="00F23D9F"/>
    <w:rsid w:val="00F26149"/>
    <w:rsid w:val="00F27E25"/>
    <w:rsid w:val="00F30CA2"/>
    <w:rsid w:val="00F31CFA"/>
    <w:rsid w:val="00F33E19"/>
    <w:rsid w:val="00F368CE"/>
    <w:rsid w:val="00F434C1"/>
    <w:rsid w:val="00F45A3E"/>
    <w:rsid w:val="00F45B0D"/>
    <w:rsid w:val="00F45D60"/>
    <w:rsid w:val="00F46237"/>
    <w:rsid w:val="00F5085E"/>
    <w:rsid w:val="00F51EE2"/>
    <w:rsid w:val="00F53498"/>
    <w:rsid w:val="00F534EE"/>
    <w:rsid w:val="00F53C2C"/>
    <w:rsid w:val="00F55C19"/>
    <w:rsid w:val="00F621DD"/>
    <w:rsid w:val="00F63C3B"/>
    <w:rsid w:val="00F64D74"/>
    <w:rsid w:val="00F6700B"/>
    <w:rsid w:val="00F71CCD"/>
    <w:rsid w:val="00F72B5A"/>
    <w:rsid w:val="00F72C5F"/>
    <w:rsid w:val="00F73AA8"/>
    <w:rsid w:val="00F7580A"/>
    <w:rsid w:val="00F7630A"/>
    <w:rsid w:val="00F77DB1"/>
    <w:rsid w:val="00F80564"/>
    <w:rsid w:val="00F80B12"/>
    <w:rsid w:val="00F825B7"/>
    <w:rsid w:val="00F838F4"/>
    <w:rsid w:val="00F90FC3"/>
    <w:rsid w:val="00F928C7"/>
    <w:rsid w:val="00F930BC"/>
    <w:rsid w:val="00F93FBE"/>
    <w:rsid w:val="00F95826"/>
    <w:rsid w:val="00F97903"/>
    <w:rsid w:val="00F97C65"/>
    <w:rsid w:val="00FA0F5C"/>
    <w:rsid w:val="00FA2251"/>
    <w:rsid w:val="00FA26AD"/>
    <w:rsid w:val="00FA69AE"/>
    <w:rsid w:val="00FA7F4D"/>
    <w:rsid w:val="00FB2337"/>
    <w:rsid w:val="00FB2CE1"/>
    <w:rsid w:val="00FB4DB4"/>
    <w:rsid w:val="00FB4F0F"/>
    <w:rsid w:val="00FB6FA2"/>
    <w:rsid w:val="00FB7107"/>
    <w:rsid w:val="00FC0F1D"/>
    <w:rsid w:val="00FC1BBF"/>
    <w:rsid w:val="00FC1D45"/>
    <w:rsid w:val="00FC2B84"/>
    <w:rsid w:val="00FC6871"/>
    <w:rsid w:val="00FD1A59"/>
    <w:rsid w:val="00FD2FB3"/>
    <w:rsid w:val="00FD3C80"/>
    <w:rsid w:val="00FD4266"/>
    <w:rsid w:val="00FD4D4A"/>
    <w:rsid w:val="00FD5395"/>
    <w:rsid w:val="00FD74EC"/>
    <w:rsid w:val="00FE1E24"/>
    <w:rsid w:val="00FE1F8F"/>
    <w:rsid w:val="00FE2DCF"/>
    <w:rsid w:val="00FE34C5"/>
    <w:rsid w:val="00FE5F4D"/>
    <w:rsid w:val="00FE6FC8"/>
    <w:rsid w:val="00FF17C8"/>
    <w:rsid w:val="00FF2878"/>
    <w:rsid w:val="00FF29EE"/>
    <w:rsid w:val="00FF3037"/>
    <w:rsid w:val="00FF38F9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2AF0FD61-2438-48D8-89EF-3BAE9BDA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1" w:qFormat="1"/>
    <w:lsdException w:name="heading 2" w:uiPriority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243C0"/>
    <w:rPr>
      <w:rFonts w:ascii="Arial" w:hAnsi="Arial"/>
      <w:sz w:val="18"/>
      <w:szCs w:val="24"/>
    </w:rPr>
  </w:style>
  <w:style w:type="paragraph" w:styleId="Nagwek1">
    <w:name w:val="heading 1"/>
    <w:aliases w:val="^Nagłówek 1"/>
    <w:basedOn w:val="Normalny"/>
    <w:next w:val="Normalny"/>
    <w:link w:val="Nagwek1Znak"/>
    <w:uiPriority w:val="1"/>
    <w:qFormat/>
    <w:rsid w:val="008E13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1"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C3B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gwek4">
    <w:name w:val="heading 4"/>
    <w:basedOn w:val="Normalny"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poziom0">
    <w:name w:val="^I poziom"/>
    <w:basedOn w:val="IIpoziom0"/>
    <w:link w:val="IpoziomZnak"/>
    <w:autoRedefine/>
    <w:uiPriority w:val="2"/>
    <w:qFormat/>
    <w:rsid w:val="008C6738"/>
    <w:pPr>
      <w:ind w:left="782"/>
    </w:pPr>
    <w:rPr>
      <w:b/>
      <w:color w:val="1F497D"/>
    </w:rPr>
  </w:style>
  <w:style w:type="character" w:customStyle="1" w:styleId="IpoziomZnak">
    <w:name w:val="^I poziom Znak"/>
    <w:basedOn w:val="Domylnaczcionkaakapitu"/>
    <w:link w:val="Ipoziom0"/>
    <w:uiPriority w:val="2"/>
    <w:rsid w:val="008C6738"/>
    <w:rPr>
      <w:rFonts w:ascii="Arial" w:hAnsi="Arial"/>
      <w:b/>
      <w:color w:val="1F497D"/>
      <w:sz w:val="18"/>
      <w:szCs w:val="24"/>
    </w:rPr>
  </w:style>
  <w:style w:type="paragraph" w:styleId="Akapitzlist">
    <w:name w:val="List Paragraph"/>
    <w:aliases w:val="Tekst_DO,Normal,Akapit z listą3,Akapit z listą31,RR PGE Akapit z listą,Styl 1,Standard"/>
    <w:basedOn w:val="Normalny"/>
    <w:link w:val="AkapitzlistZnak"/>
    <w:qFormat/>
    <w:rsid w:val="008C6738"/>
    <w:pPr>
      <w:ind w:left="720"/>
      <w:contextualSpacing/>
    </w:pPr>
  </w:style>
  <w:style w:type="paragraph" w:customStyle="1" w:styleId="IIpoziom0">
    <w:name w:val="^II poziom"/>
    <w:basedOn w:val="Akapitzlist"/>
    <w:link w:val="IIpoziomZnak"/>
    <w:autoRedefine/>
    <w:uiPriority w:val="2"/>
    <w:qFormat/>
    <w:rsid w:val="00023BAF"/>
    <w:pPr>
      <w:spacing w:before="120" w:after="120" w:line="260" w:lineRule="exact"/>
      <w:ind w:left="567" w:hanging="425"/>
      <w:jc w:val="both"/>
    </w:pPr>
    <w:rPr>
      <w:sz w:val="20"/>
      <w:szCs w:val="20"/>
    </w:rPr>
  </w:style>
  <w:style w:type="character" w:customStyle="1" w:styleId="IIpoziomZnak">
    <w:name w:val="^II poziom Znak"/>
    <w:basedOn w:val="Domylnaczcionkaakapitu"/>
    <w:link w:val="IIpoziom0"/>
    <w:uiPriority w:val="2"/>
    <w:rsid w:val="00023BAF"/>
    <w:rPr>
      <w:rFonts w:ascii="Arial" w:hAnsi="Arial"/>
    </w:rPr>
  </w:style>
  <w:style w:type="paragraph" w:customStyle="1" w:styleId="IIIpoziom0">
    <w:name w:val="^III poziom"/>
    <w:basedOn w:val="Akapitzlist"/>
    <w:link w:val="IIIpoziomZnak"/>
    <w:autoRedefine/>
    <w:uiPriority w:val="2"/>
    <w:qFormat/>
    <w:rsid w:val="00B551ED"/>
    <w:pPr>
      <w:spacing w:line="260" w:lineRule="exact"/>
      <w:ind w:left="180"/>
      <w:jc w:val="both"/>
    </w:pPr>
    <w:rPr>
      <w:rFonts w:cs="Arial"/>
      <w:b/>
      <w:bCs/>
      <w:sz w:val="20"/>
      <w:szCs w:val="20"/>
    </w:rPr>
  </w:style>
  <w:style w:type="character" w:customStyle="1" w:styleId="IIIpoziomZnak">
    <w:name w:val="^III poziom Znak"/>
    <w:basedOn w:val="Domylnaczcionkaakapitu"/>
    <w:link w:val="IIIpoziom0"/>
    <w:uiPriority w:val="2"/>
    <w:rsid w:val="00B551ED"/>
    <w:rPr>
      <w:rFonts w:ascii="Arial" w:hAnsi="Arial" w:cs="Arial"/>
      <w:b/>
      <w:bCs/>
    </w:rPr>
  </w:style>
  <w:style w:type="paragraph" w:customStyle="1" w:styleId="IVpoziom0">
    <w:name w:val="^IV poziom"/>
    <w:basedOn w:val="IIIpoziom0"/>
    <w:link w:val="IVpoziomZnak"/>
    <w:autoRedefine/>
    <w:uiPriority w:val="2"/>
    <w:qFormat/>
    <w:rsid w:val="008E1317"/>
    <w:pPr>
      <w:numPr>
        <w:ilvl w:val="3"/>
        <w:numId w:val="6"/>
      </w:numPr>
    </w:pPr>
    <w:rPr>
      <w:szCs w:val="24"/>
    </w:rPr>
  </w:style>
  <w:style w:type="character" w:customStyle="1" w:styleId="IVpoziomZnak">
    <w:name w:val="^IV poziom Znak"/>
    <w:basedOn w:val="Domylnaczcionkaakapitu"/>
    <w:link w:val="IVpoziom0"/>
    <w:uiPriority w:val="2"/>
    <w:rsid w:val="008E1317"/>
    <w:rPr>
      <w:rFonts w:ascii="Arial" w:hAnsi="Arial" w:cs="Arial"/>
      <w:b/>
      <w:bCs/>
      <w:szCs w:val="24"/>
    </w:rPr>
  </w:style>
  <w:style w:type="paragraph" w:customStyle="1" w:styleId="komentarz">
    <w:name w:val="^komentarz"/>
    <w:basedOn w:val="Normalny"/>
    <w:link w:val="komentarzZnak"/>
    <w:uiPriority w:val="98"/>
    <w:qFormat/>
    <w:rsid w:val="008E1317"/>
    <w:pPr>
      <w:spacing w:before="120" w:after="120"/>
      <w:ind w:left="1077"/>
      <w:jc w:val="both"/>
    </w:pPr>
    <w:rPr>
      <w:i/>
      <w:color w:val="7F7F7F" w:themeColor="text1" w:themeTint="80"/>
      <w:sz w:val="16"/>
    </w:rPr>
  </w:style>
  <w:style w:type="character" w:customStyle="1" w:styleId="komentarzZnak">
    <w:name w:val="^komentarz Znak"/>
    <w:basedOn w:val="Domylnaczcionkaakapitu"/>
    <w:link w:val="komentarz"/>
    <w:uiPriority w:val="98"/>
    <w:rsid w:val="008E1317"/>
    <w:rPr>
      <w:rFonts w:ascii="Arial" w:hAnsi="Arial"/>
      <w:i/>
      <w:color w:val="7F7F7F" w:themeColor="text1" w:themeTint="80"/>
      <w:sz w:val="16"/>
      <w:szCs w:val="24"/>
    </w:rPr>
  </w:style>
  <w:style w:type="paragraph" w:customStyle="1" w:styleId="NORMALNYTEKSTBEZNUMERACJI">
    <w:name w:val="^NORMALNY TEKST BEZ NUMERACJI"/>
    <w:basedOn w:val="Normalny"/>
    <w:next w:val="Normalny"/>
    <w:uiPriority w:val="2"/>
    <w:qFormat/>
    <w:rsid w:val="008C6738"/>
    <w:pPr>
      <w:spacing w:before="120" w:after="60"/>
      <w:ind w:left="340"/>
      <w:textboxTightWrap w:val="allLines"/>
      <w:outlineLvl w:val="0"/>
    </w:pPr>
    <w:rPr>
      <w:rFonts w:cs="Arial"/>
    </w:rPr>
  </w:style>
  <w:style w:type="paragraph" w:customStyle="1" w:styleId="Podpisy">
    <w:name w:val="^Podpisy"/>
    <w:basedOn w:val="Normalny"/>
    <w:next w:val="Normalny"/>
    <w:uiPriority w:val="3"/>
    <w:qFormat/>
    <w:rsid w:val="008E1317"/>
    <w:pPr>
      <w:spacing w:before="240" w:after="120"/>
      <w:ind w:left="567"/>
      <w:jc w:val="both"/>
    </w:pPr>
    <w:rPr>
      <w:i/>
      <w:sz w:val="16"/>
      <w:szCs w:val="20"/>
    </w:rPr>
  </w:style>
  <w:style w:type="paragraph" w:customStyle="1" w:styleId="Stronatytuowa">
    <w:name w:val="^Strona tytułowa"/>
    <w:basedOn w:val="Normalny"/>
    <w:link w:val="StronatytuowaZnak"/>
    <w:qFormat/>
    <w:rsid w:val="008E1317"/>
    <w:pPr>
      <w:spacing w:before="120" w:after="120" w:line="276" w:lineRule="auto"/>
      <w:jc w:val="center"/>
    </w:pPr>
    <w:rPr>
      <w:rFonts w:cs="Arial"/>
      <w:b/>
      <w:sz w:val="32"/>
      <w:szCs w:val="20"/>
    </w:rPr>
  </w:style>
  <w:style w:type="character" w:customStyle="1" w:styleId="StronatytuowaZnak">
    <w:name w:val="^Strona tytułowa Znak"/>
    <w:basedOn w:val="Domylnaczcionkaakapitu"/>
    <w:link w:val="Stronatytuowa"/>
    <w:rsid w:val="008E1317"/>
    <w:rPr>
      <w:rFonts w:ascii="Arial" w:hAnsi="Arial" w:cs="Arial"/>
      <w:b/>
      <w:sz w:val="32"/>
    </w:rPr>
  </w:style>
  <w:style w:type="paragraph" w:customStyle="1" w:styleId="teksttabeli">
    <w:name w:val="^tekst tabeli"/>
    <w:basedOn w:val="Normalny"/>
    <w:link w:val="teksttabeliZnak"/>
    <w:uiPriority w:val="4"/>
    <w:qFormat/>
    <w:rsid w:val="008E1317"/>
    <w:rPr>
      <w:sz w:val="16"/>
    </w:rPr>
  </w:style>
  <w:style w:type="character" w:customStyle="1" w:styleId="teksttabeliZnak">
    <w:name w:val="^tekst tabeli Znak"/>
    <w:basedOn w:val="Domylnaczcionkaakapitu"/>
    <w:link w:val="teksttabeli"/>
    <w:uiPriority w:val="4"/>
    <w:rsid w:val="008E1317"/>
    <w:rPr>
      <w:rFonts w:ascii="Arial" w:hAnsi="Arial"/>
      <w:sz w:val="16"/>
      <w:szCs w:val="24"/>
    </w:rPr>
  </w:style>
  <w:style w:type="paragraph" w:customStyle="1" w:styleId="Vpoziom0">
    <w:name w:val="^V poziom"/>
    <w:basedOn w:val="Akapitzlist"/>
    <w:link w:val="VpoziomZnak"/>
    <w:autoRedefine/>
    <w:uiPriority w:val="2"/>
    <w:qFormat/>
    <w:rsid w:val="008C6738"/>
    <w:pPr>
      <w:spacing w:line="260" w:lineRule="exact"/>
      <w:ind w:left="0"/>
      <w:contextualSpacing w:val="0"/>
      <w:jc w:val="both"/>
    </w:pPr>
    <w:rPr>
      <w:rFonts w:cs="Arial"/>
    </w:rPr>
  </w:style>
  <w:style w:type="character" w:customStyle="1" w:styleId="VpoziomZnak">
    <w:name w:val="^V poziom Znak"/>
    <w:basedOn w:val="Domylnaczcionkaakapitu"/>
    <w:link w:val="Vpoziom0"/>
    <w:uiPriority w:val="2"/>
    <w:rsid w:val="008E1317"/>
    <w:rPr>
      <w:rFonts w:ascii="Arial" w:hAnsi="Arial" w:cs="Arial"/>
      <w:sz w:val="18"/>
      <w:szCs w:val="24"/>
    </w:rPr>
  </w:style>
  <w:style w:type="paragraph" w:customStyle="1" w:styleId="VIpoziom0">
    <w:name w:val="^VI poziom"/>
    <w:basedOn w:val="Akapitzlist"/>
    <w:link w:val="VIpoziomZnak"/>
    <w:autoRedefine/>
    <w:uiPriority w:val="2"/>
    <w:qFormat/>
    <w:rsid w:val="008C6738"/>
    <w:pPr>
      <w:spacing w:line="260" w:lineRule="exact"/>
      <w:ind w:left="0"/>
      <w:contextualSpacing w:val="0"/>
      <w:jc w:val="both"/>
    </w:pPr>
    <w:rPr>
      <w:rFonts w:cs="Arial"/>
    </w:rPr>
  </w:style>
  <w:style w:type="character" w:customStyle="1" w:styleId="VIpoziomZnak">
    <w:name w:val="^VI poziom Znak"/>
    <w:basedOn w:val="Domylnaczcionkaakapitu"/>
    <w:link w:val="VIpoziom0"/>
    <w:uiPriority w:val="2"/>
    <w:rsid w:val="008E1317"/>
    <w:rPr>
      <w:rFonts w:ascii="Arial" w:hAnsi="Arial" w:cs="Arial"/>
      <w:sz w:val="18"/>
      <w:szCs w:val="24"/>
    </w:r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character" w:customStyle="1" w:styleId="Nagwek1Znak">
    <w:name w:val="Nagłówek 1 Znak"/>
    <w:aliases w:val="^Nagłówek 1 Znak"/>
    <w:basedOn w:val="Domylnaczcionkaakapitu"/>
    <w:link w:val="Nagwek1"/>
    <w:uiPriority w:val="1"/>
    <w:rsid w:val="008E1317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C3B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AC1F95"/>
    <w:pPr>
      <w:tabs>
        <w:tab w:val="left" w:pos="660"/>
        <w:tab w:val="right" w:leader="dot" w:pos="991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8C673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04D6"/>
    <w:rPr>
      <w:rFonts w:ascii="Arial" w:hAnsi="Arial"/>
      <w:sz w:val="18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C67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4D6"/>
    <w:rPr>
      <w:rFonts w:ascii="Arial" w:hAnsi="Arial"/>
      <w:sz w:val="18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8C673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C67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53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C67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E4532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8C6738"/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E4532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C673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C5960"/>
    <w:rPr>
      <w:rFonts w:ascii="Arial" w:hAnsi="Arial"/>
      <w:sz w:val="18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DC596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C5960"/>
    <w:rPr>
      <w:rFonts w:ascii="Arial" w:hAnsi="Arial"/>
      <w:sz w:val="18"/>
      <w:szCs w:val="24"/>
    </w:rPr>
  </w:style>
  <w:style w:type="paragraph" w:customStyle="1" w:styleId="IIIpoziom1">
    <w:name w:val="*III poziom"/>
    <w:basedOn w:val="Akapitzlist"/>
    <w:link w:val="IIIpoziomZnak0"/>
    <w:autoRedefine/>
    <w:qFormat/>
    <w:rsid w:val="008C6738"/>
    <w:pPr>
      <w:spacing w:after="240" w:line="260" w:lineRule="exact"/>
      <w:ind w:left="1077" w:hanging="720"/>
      <w:jc w:val="both"/>
    </w:pPr>
    <w:rPr>
      <w:rFonts w:cs="Arial"/>
      <w:szCs w:val="18"/>
    </w:rPr>
  </w:style>
  <w:style w:type="paragraph" w:customStyle="1" w:styleId="IVpoziom1">
    <w:name w:val="*IV poziom"/>
    <w:basedOn w:val="Akapitzlist"/>
    <w:link w:val="IVpoziomZnak0"/>
    <w:autoRedefine/>
    <w:qFormat/>
    <w:rsid w:val="008C6738"/>
    <w:pPr>
      <w:spacing w:line="260" w:lineRule="exact"/>
      <w:ind w:left="1077" w:hanging="720"/>
      <w:contextualSpacing w:val="0"/>
      <w:jc w:val="both"/>
    </w:pPr>
    <w:rPr>
      <w:rFonts w:cs="Arial"/>
      <w:szCs w:val="20"/>
    </w:rPr>
  </w:style>
  <w:style w:type="paragraph" w:customStyle="1" w:styleId="Vpoziom1">
    <w:name w:val="*V poziom"/>
    <w:basedOn w:val="Akapitzlist"/>
    <w:link w:val="VpoziomZnak0"/>
    <w:autoRedefine/>
    <w:qFormat/>
    <w:rsid w:val="008C6738"/>
    <w:pPr>
      <w:spacing w:line="260" w:lineRule="exact"/>
      <w:ind w:left="1417" w:hanging="226"/>
      <w:contextualSpacing w:val="0"/>
      <w:jc w:val="both"/>
    </w:pPr>
    <w:rPr>
      <w:rFonts w:cs="Arial"/>
      <w:szCs w:val="20"/>
    </w:rPr>
  </w:style>
  <w:style w:type="paragraph" w:customStyle="1" w:styleId="VIpoziom1">
    <w:name w:val="*VI poziom"/>
    <w:basedOn w:val="Akapitzlist"/>
    <w:link w:val="VIpoziomZnak0"/>
    <w:autoRedefine/>
    <w:qFormat/>
    <w:rsid w:val="008C6738"/>
    <w:pPr>
      <w:spacing w:line="260" w:lineRule="exact"/>
      <w:ind w:left="1701" w:hanging="227"/>
      <w:contextualSpacing w:val="0"/>
      <w:jc w:val="both"/>
    </w:pPr>
    <w:rPr>
      <w:rFonts w:cs="Arial"/>
      <w:szCs w:val="20"/>
    </w:rPr>
  </w:style>
  <w:style w:type="paragraph" w:customStyle="1" w:styleId="Ipoziom">
    <w:name w:val="**I poziom"/>
    <w:basedOn w:val="Akapitzlist"/>
    <w:link w:val="IpoziomZnak0"/>
    <w:autoRedefine/>
    <w:qFormat/>
    <w:rsid w:val="00A30BF4"/>
    <w:pPr>
      <w:keepNext/>
      <w:numPr>
        <w:numId w:val="6"/>
      </w:numPr>
      <w:spacing w:before="120" w:after="60" w:line="260" w:lineRule="exact"/>
      <w:contextualSpacing w:val="0"/>
      <w:jc w:val="both"/>
      <w:outlineLvl w:val="0"/>
    </w:pPr>
    <w:rPr>
      <w:rFonts w:cs="Arial"/>
      <w:b/>
      <w:bCs/>
      <w:smallCaps/>
      <w:color w:val="092D74"/>
      <w:kern w:val="32"/>
      <w:sz w:val="20"/>
      <w:szCs w:val="20"/>
    </w:rPr>
  </w:style>
  <w:style w:type="character" w:customStyle="1" w:styleId="IpoziomZnak0">
    <w:name w:val="**I poziom Znak"/>
    <w:basedOn w:val="Domylnaczcionkaakapitu"/>
    <w:link w:val="Ipoziom"/>
    <w:rsid w:val="00A30BF4"/>
    <w:rPr>
      <w:rFonts w:ascii="Arial" w:hAnsi="Arial" w:cs="Arial"/>
      <w:b/>
      <w:bCs/>
      <w:smallCaps/>
      <w:color w:val="092D74"/>
      <w:kern w:val="32"/>
    </w:rPr>
  </w:style>
  <w:style w:type="paragraph" w:customStyle="1" w:styleId="Default">
    <w:name w:val="Default"/>
    <w:rsid w:val="00F45D6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rsid w:val="008C6738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8C6738"/>
    <w:rPr>
      <w:i/>
      <w:iCs/>
    </w:rPr>
  </w:style>
  <w:style w:type="character" w:styleId="Pogrubienie">
    <w:name w:val="Strong"/>
    <w:uiPriority w:val="22"/>
    <w:rsid w:val="008C6738"/>
    <w:rPr>
      <w:b/>
      <w:bCs/>
    </w:rPr>
  </w:style>
  <w:style w:type="paragraph" w:styleId="Lista2">
    <w:name w:val="List 2"/>
    <w:basedOn w:val="Normalny"/>
    <w:rsid w:val="008C6738"/>
    <w:pPr>
      <w:ind w:left="566" w:hanging="283"/>
      <w:contextualSpacing/>
    </w:pPr>
  </w:style>
  <w:style w:type="paragraph" w:styleId="Lista3">
    <w:name w:val="List 3"/>
    <w:basedOn w:val="Normalny"/>
    <w:rsid w:val="008C6738"/>
    <w:pPr>
      <w:ind w:left="849" w:hanging="283"/>
      <w:contextualSpacing/>
    </w:pPr>
  </w:style>
  <w:style w:type="table" w:styleId="Tabela-Siatka">
    <w:name w:val="Table Grid"/>
    <w:basedOn w:val="Standardowy"/>
    <w:uiPriority w:val="59"/>
    <w:rsid w:val="008C6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C6738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8C6738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8C6738"/>
    <w:pPr>
      <w:numPr>
        <w:numId w:val="4"/>
      </w:numPr>
    </w:pPr>
  </w:style>
  <w:style w:type="paragraph" w:customStyle="1" w:styleId="Opis">
    <w:name w:val="Opis"/>
    <w:basedOn w:val="Normalny"/>
    <w:link w:val="OpisZnak"/>
    <w:rsid w:val="008C6738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8C6738"/>
    <w:rPr>
      <w:rFonts w:ascii="Arial" w:hAnsi="Arial" w:cs="Arial"/>
      <w:sz w:val="22"/>
      <w:szCs w:val="22"/>
    </w:rPr>
  </w:style>
  <w:style w:type="paragraph" w:customStyle="1" w:styleId="Ipoziom1">
    <w:name w:val="*I poziom"/>
    <w:basedOn w:val="Akapitzlist"/>
    <w:link w:val="IpoziomZnak1"/>
    <w:autoRedefine/>
    <w:rsid w:val="008C6738"/>
    <w:pPr>
      <w:spacing w:before="120" w:after="60" w:line="260" w:lineRule="exact"/>
      <w:ind w:left="357" w:hanging="357"/>
      <w:contextualSpacing w:val="0"/>
      <w:jc w:val="both"/>
    </w:pPr>
    <w:rPr>
      <w:rFonts w:cs="Arial"/>
      <w:b/>
      <w:color w:val="1F497D" w:themeColor="text2"/>
    </w:rPr>
  </w:style>
  <w:style w:type="paragraph" w:customStyle="1" w:styleId="IIpoziom">
    <w:name w:val="*II poziom"/>
    <w:basedOn w:val="Akapitzlist"/>
    <w:link w:val="IIpoziomZnak0"/>
    <w:autoRedefine/>
    <w:qFormat/>
    <w:rsid w:val="00502667"/>
    <w:pPr>
      <w:numPr>
        <w:ilvl w:val="1"/>
        <w:numId w:val="1"/>
      </w:numPr>
      <w:tabs>
        <w:tab w:val="left" w:pos="2127"/>
      </w:tabs>
      <w:spacing w:line="260" w:lineRule="exact"/>
    </w:pPr>
  </w:style>
  <w:style w:type="character" w:customStyle="1" w:styleId="AkapitzlistZnak">
    <w:name w:val="Akapit z listą Znak"/>
    <w:aliases w:val="Tekst_DO Znak,Normal Znak,Akapit z listą3 Znak,Akapit z listą31 Znak,RR PGE Akapit z listą Znak,Styl 1 Znak,Standard Znak"/>
    <w:basedOn w:val="Domylnaczcionkaakapitu"/>
    <w:link w:val="Akapitzlist"/>
    <w:rsid w:val="008C6738"/>
    <w:rPr>
      <w:rFonts w:ascii="Arial" w:hAnsi="Arial"/>
      <w:sz w:val="18"/>
      <w:szCs w:val="24"/>
    </w:rPr>
  </w:style>
  <w:style w:type="character" w:customStyle="1" w:styleId="IpoziomZnak1">
    <w:name w:val="*I poziom Znak"/>
    <w:basedOn w:val="AkapitzlistZnak"/>
    <w:link w:val="Ipoziom1"/>
    <w:rsid w:val="008C6738"/>
    <w:rPr>
      <w:rFonts w:ascii="Arial" w:hAnsi="Arial" w:cs="Arial"/>
      <w:b/>
      <w:color w:val="1F497D" w:themeColor="text2"/>
      <w:sz w:val="18"/>
      <w:szCs w:val="24"/>
    </w:rPr>
  </w:style>
  <w:style w:type="character" w:customStyle="1" w:styleId="IIpoziomZnak0">
    <w:name w:val="*II poziom Znak"/>
    <w:basedOn w:val="AkapitzlistZnak"/>
    <w:link w:val="IIpoziom"/>
    <w:rsid w:val="00502667"/>
    <w:rPr>
      <w:rFonts w:ascii="Arial" w:hAnsi="Arial"/>
      <w:sz w:val="18"/>
      <w:szCs w:val="24"/>
    </w:rPr>
  </w:style>
  <w:style w:type="character" w:customStyle="1" w:styleId="IIIpoziomZnak0">
    <w:name w:val="*III poziom Znak"/>
    <w:basedOn w:val="AkapitzlistZnak"/>
    <w:link w:val="IIIpoziom1"/>
    <w:rsid w:val="008C6738"/>
    <w:rPr>
      <w:rFonts w:ascii="Arial" w:hAnsi="Arial" w:cs="Arial"/>
      <w:sz w:val="18"/>
      <w:szCs w:val="18"/>
    </w:rPr>
  </w:style>
  <w:style w:type="character" w:customStyle="1" w:styleId="IVpoziomZnak0">
    <w:name w:val="*IV poziom Znak"/>
    <w:basedOn w:val="AkapitzlistZnak"/>
    <w:link w:val="IVpoziom1"/>
    <w:rsid w:val="008C6738"/>
    <w:rPr>
      <w:rFonts w:ascii="Arial" w:hAnsi="Arial" w:cs="Arial"/>
      <w:sz w:val="18"/>
      <w:szCs w:val="24"/>
    </w:rPr>
  </w:style>
  <w:style w:type="character" w:customStyle="1" w:styleId="VpoziomZnak0">
    <w:name w:val="*V poziom Znak"/>
    <w:basedOn w:val="AkapitzlistZnak"/>
    <w:link w:val="Vpoziom1"/>
    <w:rsid w:val="008C6738"/>
    <w:rPr>
      <w:rFonts w:ascii="Arial" w:hAnsi="Arial" w:cs="Arial"/>
      <w:sz w:val="18"/>
      <w:szCs w:val="24"/>
    </w:rPr>
  </w:style>
  <w:style w:type="paragraph" w:customStyle="1" w:styleId="IIpoziom1">
    <w:name w:val="**II poziom"/>
    <w:basedOn w:val="Akapitzlist"/>
    <w:link w:val="IIpoziomZnak1"/>
    <w:autoRedefine/>
    <w:qFormat/>
    <w:rsid w:val="008C6738"/>
    <w:pPr>
      <w:spacing w:before="120" w:after="60" w:line="260" w:lineRule="exact"/>
      <w:ind w:left="0"/>
      <w:contextualSpacing w:val="0"/>
      <w:jc w:val="both"/>
    </w:pPr>
    <w:rPr>
      <w:rFonts w:cs="Arial"/>
      <w:b/>
      <w:smallCaps/>
      <w:color w:val="1F497D" w:themeColor="text2"/>
    </w:rPr>
  </w:style>
  <w:style w:type="character" w:customStyle="1" w:styleId="VIpoziomZnak0">
    <w:name w:val="*VI poziom Znak"/>
    <w:basedOn w:val="AkapitzlistZnak"/>
    <w:link w:val="VIpoziom1"/>
    <w:rsid w:val="008C6738"/>
    <w:rPr>
      <w:rFonts w:ascii="Arial" w:hAnsi="Arial" w:cs="Arial"/>
      <w:sz w:val="18"/>
      <w:szCs w:val="24"/>
    </w:rPr>
  </w:style>
  <w:style w:type="character" w:customStyle="1" w:styleId="IIpoziomZnak1">
    <w:name w:val="**II poziom Znak"/>
    <w:basedOn w:val="AkapitzlistZnak"/>
    <w:link w:val="IIpoziom1"/>
    <w:rsid w:val="008C6738"/>
    <w:rPr>
      <w:rFonts w:ascii="Arial" w:hAnsi="Arial" w:cs="Arial"/>
      <w:b/>
      <w:smallCaps/>
      <w:color w:val="1F497D" w:themeColor="text2"/>
      <w:sz w:val="18"/>
      <w:szCs w:val="24"/>
    </w:rPr>
  </w:style>
  <w:style w:type="paragraph" w:customStyle="1" w:styleId="IVpoziom2">
    <w:name w:val="**IV poziom"/>
    <w:basedOn w:val="IVpoziom1"/>
    <w:link w:val="IVpoziomZnak1"/>
    <w:autoRedefine/>
    <w:rsid w:val="008C6738"/>
    <w:pPr>
      <w:ind w:left="0" w:firstLine="0"/>
    </w:pPr>
    <w:rPr>
      <w:szCs w:val="24"/>
    </w:rPr>
  </w:style>
  <w:style w:type="paragraph" w:customStyle="1" w:styleId="IIIpoziom">
    <w:name w:val="**III poziom"/>
    <w:basedOn w:val="Akapitzlist"/>
    <w:link w:val="IIIpoziomZnak1"/>
    <w:autoRedefine/>
    <w:rsid w:val="008C6738"/>
    <w:pPr>
      <w:numPr>
        <w:ilvl w:val="2"/>
        <w:numId w:val="5"/>
      </w:numPr>
      <w:spacing w:line="260" w:lineRule="exact"/>
      <w:jc w:val="both"/>
    </w:pPr>
    <w:rPr>
      <w:rFonts w:cs="Arial"/>
    </w:rPr>
  </w:style>
  <w:style w:type="character" w:customStyle="1" w:styleId="IVpoziomZnak1">
    <w:name w:val="**IV poziom Znak"/>
    <w:basedOn w:val="IVpoziomZnak0"/>
    <w:link w:val="IVpoziom2"/>
    <w:rsid w:val="008C6738"/>
    <w:rPr>
      <w:rFonts w:ascii="Arial" w:hAnsi="Arial" w:cs="Arial"/>
      <w:sz w:val="18"/>
      <w:szCs w:val="24"/>
    </w:rPr>
  </w:style>
  <w:style w:type="paragraph" w:customStyle="1" w:styleId="Vpoziom2">
    <w:name w:val="**V poziom"/>
    <w:basedOn w:val="Vpoziom1"/>
    <w:link w:val="VpoziomZnak1"/>
    <w:autoRedefine/>
    <w:rsid w:val="008C6738"/>
    <w:pPr>
      <w:ind w:left="0" w:firstLine="0"/>
    </w:pPr>
    <w:rPr>
      <w:szCs w:val="24"/>
    </w:rPr>
  </w:style>
  <w:style w:type="character" w:customStyle="1" w:styleId="IIIpoziomZnak1">
    <w:name w:val="**III poziom Znak"/>
    <w:basedOn w:val="AkapitzlistZnak"/>
    <w:link w:val="IIIpoziom"/>
    <w:rsid w:val="008C6738"/>
    <w:rPr>
      <w:rFonts w:ascii="Arial" w:hAnsi="Arial" w:cs="Arial"/>
      <w:sz w:val="18"/>
      <w:szCs w:val="24"/>
    </w:rPr>
  </w:style>
  <w:style w:type="paragraph" w:customStyle="1" w:styleId="VIpoziom2">
    <w:name w:val="**VI poziom"/>
    <w:basedOn w:val="VIpoziom1"/>
    <w:link w:val="VIpoziomZnak1"/>
    <w:autoRedefine/>
    <w:rsid w:val="008C6738"/>
    <w:pPr>
      <w:ind w:left="0" w:firstLine="0"/>
    </w:pPr>
    <w:rPr>
      <w:szCs w:val="24"/>
    </w:rPr>
  </w:style>
  <w:style w:type="character" w:customStyle="1" w:styleId="VpoziomZnak1">
    <w:name w:val="**V poziom Znak"/>
    <w:basedOn w:val="VpoziomZnak0"/>
    <w:link w:val="Vpoziom2"/>
    <w:rsid w:val="008C6738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IpoziomZnak0"/>
    <w:link w:val="VIpoziom2"/>
    <w:rsid w:val="008C6738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uiPriority w:val="2"/>
    <w:rsid w:val="008C6738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rsid w:val="008C6738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rsid w:val="008C6738"/>
    <w:pPr>
      <w:spacing w:after="60" w:line="260" w:lineRule="exact"/>
      <w:ind w:left="357"/>
      <w:contextualSpacing w:val="0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8C6738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">
    <w:name w:val="**IV Poziom"/>
    <w:basedOn w:val="IIIpoziom"/>
    <w:link w:val="IVPoziomZnak2"/>
    <w:rsid w:val="008C6738"/>
    <w:pPr>
      <w:numPr>
        <w:ilvl w:val="3"/>
      </w:numPr>
    </w:pPr>
  </w:style>
  <w:style w:type="paragraph" w:customStyle="1" w:styleId="VPoziom">
    <w:name w:val="**V Poziom"/>
    <w:basedOn w:val="IVPoziom"/>
    <w:link w:val="VPoziomZnak2"/>
    <w:rsid w:val="008C6738"/>
    <w:pPr>
      <w:numPr>
        <w:ilvl w:val="4"/>
      </w:numPr>
    </w:pPr>
  </w:style>
  <w:style w:type="character" w:customStyle="1" w:styleId="IVPoziomZnak2">
    <w:name w:val="**IV Poziom Znak"/>
    <w:basedOn w:val="IIIpoziomZnak1"/>
    <w:link w:val="IVPoziom"/>
    <w:rsid w:val="008C6738"/>
    <w:rPr>
      <w:rFonts w:ascii="Arial" w:hAnsi="Arial" w:cs="Arial"/>
      <w:sz w:val="18"/>
      <w:szCs w:val="24"/>
    </w:rPr>
  </w:style>
  <w:style w:type="paragraph" w:customStyle="1" w:styleId="VIPoziom">
    <w:name w:val="**VI Poziom"/>
    <w:basedOn w:val="VPoziom"/>
    <w:link w:val="VIPoziomZnak2"/>
    <w:rsid w:val="008C6738"/>
    <w:pPr>
      <w:numPr>
        <w:ilvl w:val="5"/>
      </w:numPr>
    </w:pPr>
  </w:style>
  <w:style w:type="character" w:customStyle="1" w:styleId="VPoziomZnak2">
    <w:name w:val="**V Poziom Znak"/>
    <w:basedOn w:val="IVPoziomZnak2"/>
    <w:link w:val="VPoziom"/>
    <w:rsid w:val="008C6738"/>
    <w:rPr>
      <w:rFonts w:ascii="Arial" w:hAnsi="Arial" w:cs="Arial"/>
      <w:sz w:val="18"/>
      <w:szCs w:val="24"/>
    </w:rPr>
  </w:style>
  <w:style w:type="character" w:customStyle="1" w:styleId="VIPoziomZnak2">
    <w:name w:val="**VI Poziom Znak"/>
    <w:basedOn w:val="VPoziomZnak2"/>
    <w:link w:val="VIPoziom"/>
    <w:rsid w:val="008C6738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rsid w:val="008C6738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6738"/>
  </w:style>
  <w:style w:type="character" w:styleId="Odwoanieprzypisudolnego">
    <w:name w:val="footnote reference"/>
    <w:basedOn w:val="Domylnaczcionkaakapitu"/>
    <w:rsid w:val="008C6738"/>
    <w:rPr>
      <w:vertAlign w:val="superscript"/>
    </w:rPr>
  </w:style>
  <w:style w:type="paragraph" w:styleId="Lista">
    <w:name w:val="List"/>
    <w:basedOn w:val="Normalny"/>
    <w:unhideWhenUsed/>
    <w:rsid w:val="008C6738"/>
    <w:pPr>
      <w:ind w:left="283" w:hanging="283"/>
      <w:contextualSpacing/>
    </w:pPr>
  </w:style>
  <w:style w:type="paragraph" w:styleId="Legenda">
    <w:name w:val="caption"/>
    <w:basedOn w:val="Normalny"/>
    <w:next w:val="Normalny"/>
    <w:link w:val="LegendaZnak"/>
    <w:rsid w:val="008C6738"/>
    <w:pPr>
      <w:spacing w:before="240" w:line="276" w:lineRule="auto"/>
      <w:jc w:val="both"/>
    </w:pPr>
    <w:rPr>
      <w:i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8C6738"/>
    <w:rPr>
      <w:rFonts w:ascii="Arial" w:hAnsi="Arial"/>
      <w:i/>
      <w:sz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8C6738"/>
    <w:pPr>
      <w:spacing w:after="100"/>
      <w:ind w:left="360"/>
    </w:pPr>
  </w:style>
  <w:style w:type="paragraph" w:styleId="Spistreci2">
    <w:name w:val="toc 2"/>
    <w:basedOn w:val="Normalny"/>
    <w:next w:val="Normalny"/>
    <w:autoRedefine/>
    <w:uiPriority w:val="39"/>
    <w:unhideWhenUsed/>
    <w:rsid w:val="008C6738"/>
    <w:pPr>
      <w:spacing w:after="100"/>
      <w:ind w:left="18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266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UyteHipercze">
    <w:name w:val="FollowedHyperlink"/>
    <w:basedOn w:val="Domylnaczcionkaakapitu"/>
    <w:semiHidden/>
    <w:unhideWhenUsed/>
    <w:rsid w:val="002E1193"/>
    <w:rPr>
      <w:color w:val="800080" w:themeColor="followedHyperlink"/>
      <w:u w:val="single"/>
    </w:rPr>
  </w:style>
  <w:style w:type="numbering" w:customStyle="1" w:styleId="Biecalista1">
    <w:name w:val="Bieżąca lista1"/>
    <w:uiPriority w:val="99"/>
    <w:rsid w:val="00B67B7E"/>
    <w:pPr>
      <w:numPr>
        <w:numId w:val="8"/>
      </w:numPr>
    </w:pPr>
  </w:style>
  <w:style w:type="numbering" w:customStyle="1" w:styleId="Biecalista2">
    <w:name w:val="Bieżąca lista2"/>
    <w:uiPriority w:val="99"/>
    <w:rsid w:val="00B67B7E"/>
    <w:pPr>
      <w:numPr>
        <w:numId w:val="9"/>
      </w:numPr>
    </w:pPr>
  </w:style>
  <w:style w:type="numbering" w:customStyle="1" w:styleId="Biecalista3">
    <w:name w:val="Bieżąca lista3"/>
    <w:uiPriority w:val="99"/>
    <w:rsid w:val="009B0772"/>
    <w:pPr>
      <w:numPr>
        <w:numId w:val="12"/>
      </w:numPr>
    </w:pPr>
  </w:style>
  <w:style w:type="numbering" w:customStyle="1" w:styleId="Biecalista4">
    <w:name w:val="Bieżąca lista4"/>
    <w:uiPriority w:val="99"/>
    <w:rsid w:val="00EC510A"/>
    <w:pPr>
      <w:numPr>
        <w:numId w:val="13"/>
      </w:numPr>
    </w:pPr>
  </w:style>
  <w:style w:type="numbering" w:customStyle="1" w:styleId="Biecalista5">
    <w:name w:val="Bieżąca lista5"/>
    <w:uiPriority w:val="99"/>
    <w:rsid w:val="00EC510A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9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00207 Załącznik nr 1 OPZ.docx</dmsv2BaseFileName>
    <dmsv2BaseDisplayName xmlns="http://schemas.microsoft.com/sharepoint/v3">00207 Załącznik nr 1 OPZ</dmsv2BaseDisplayName>
    <dmsv2SWPP2ObjectNumber xmlns="http://schemas.microsoft.com/sharepoint/v3">POST/PEC/PEC/UZL/00207/2026                       </dmsv2SWPP2ObjectNumber>
    <dmsv2SWPP2SumMD5 xmlns="http://schemas.microsoft.com/sharepoint/v3">7f8a9c335d36c674bf1f8328ee07b6eb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24904647</dmsv2BaseClientSystemDocumentID>
    <dmsv2BaseModifiedByID xmlns="http://schemas.microsoft.com/sharepoint/v3">19101153</dmsv2BaseModifiedByID>
    <dmsv2BaseCreatedByID xmlns="http://schemas.microsoft.com/sharepoint/v3">19101153</dmsv2BaseCreatedByID>
    <dmsv2SWPP2ObjectDepartment xmlns="http://schemas.microsoft.com/sharepoint/v3">00000001000l00030001</dmsv2SWPP2ObjectDepartment>
    <dmsv2SWPP2ObjectName xmlns="http://schemas.microsoft.com/sharepoint/v3">Postępowanie</dmsv2SWPP2ObjectName>
    <_dlc_DocId xmlns="a19cb1c7-c5c7-46d4-85ae-d83685407bba">FJ3FSM7XJ42E-1943046417-17761</_dlc_DocId>
    <_dlc_DocIdUrl xmlns="a19cb1c7-c5c7-46d4-85ae-d83685407bba">
      <Url>https://swpp2.dms.gkpge.pl/sites/43/_layouts/15/DocIdRedir.aspx?ID=FJ3FSM7XJ42E-1943046417-17761</Url>
      <Description>FJ3FSM7XJ42E-1943046417-17761</Description>
    </_dlc_DocIdUrl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0E2920-CD80-40BE-9912-C87646C68AEB}"/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FC537-3259-467F-99BB-9625692881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AF1EF0-1649-4FB6-95B8-8A4970F875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1885D3-4BAB-4C3B-B030-E8FED06CCD6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1f4d9b6f-7205-42ef-80ec-cb40b172653e"/>
  </ds:schemaRefs>
</ds:datastoreItem>
</file>

<file path=customXml/itemProps7.xml><?xml version="1.0" encoding="utf-8"?>
<ds:datastoreItem xmlns:ds="http://schemas.openxmlformats.org/officeDocument/2006/customXml" ds:itemID="{C613439E-D0B7-4B07-AE40-96A71B0A79D4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12</TotalTime>
  <Pages>8</Pages>
  <Words>1456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10175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subject/>
  <dc:creator>pawel.jaworski</dc:creator>
  <cp:keywords/>
  <dc:description/>
  <cp:lastModifiedBy>Karwowska Anna [PGE EC S.A.]</cp:lastModifiedBy>
  <cp:revision>6</cp:revision>
  <cp:lastPrinted>2026-03-18T07:25:00Z</cp:lastPrinted>
  <dcterms:created xsi:type="dcterms:W3CDTF">2026-04-03T11:47:00Z</dcterms:created>
  <dcterms:modified xsi:type="dcterms:W3CDTF">2026-04-09T13:38:00Z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2026-03-25T14:48:03Z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be641f2f-513a-4cfc-a241-f0bb19ef838e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a9d29719-556a-48a3-9f0f-0054a5047177</vt:lpwstr>
  </property>
</Properties>
</file>